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60E" w:rsidRDefault="00F9360E" w:rsidP="000F2279">
      <w:pPr>
        <w:tabs>
          <w:tab w:val="left" w:pos="5670"/>
        </w:tabs>
        <w:spacing w:line="360" w:lineRule="auto"/>
        <w:rPr>
          <w:b/>
          <w:sz w:val="28"/>
          <w:szCs w:val="28"/>
          <w:lang w:val="en-US"/>
        </w:rPr>
      </w:pPr>
      <w:bookmarkStart w:id="0" w:name="_GoBack"/>
      <w:bookmarkEnd w:id="0"/>
    </w:p>
    <w:p w:rsidR="00F9360E" w:rsidRPr="00C61AF0" w:rsidRDefault="00F9360E" w:rsidP="000F2279">
      <w:pPr>
        <w:tabs>
          <w:tab w:val="left" w:pos="5670"/>
        </w:tabs>
        <w:spacing w:line="360" w:lineRule="auto"/>
        <w:jc w:val="center"/>
        <w:rPr>
          <w:b/>
          <w:sz w:val="28"/>
          <w:szCs w:val="28"/>
        </w:rPr>
      </w:pPr>
      <w:r w:rsidRPr="00C61AF0">
        <w:rPr>
          <w:b/>
          <w:sz w:val="28"/>
          <w:szCs w:val="28"/>
        </w:rPr>
        <w:t>Договор поставки боксов воздушников для сооружения энергоблока №1,2 Курской АЭС-2</w:t>
      </w:r>
    </w:p>
    <w:p w:rsidR="00F9360E" w:rsidRPr="003D759B" w:rsidRDefault="00F9360E" w:rsidP="000F2279">
      <w:pPr>
        <w:shd w:val="clear" w:color="auto" w:fill="FFFFFF"/>
        <w:spacing w:line="325" w:lineRule="exact"/>
        <w:ind w:left="1418" w:right="1083" w:firstLine="37"/>
        <w:jc w:val="center"/>
        <w:rPr>
          <w:i/>
          <w:sz w:val="28"/>
          <w:szCs w:val="28"/>
        </w:rPr>
      </w:pPr>
    </w:p>
    <w:p w:rsidR="00F9360E" w:rsidRPr="00816C2B" w:rsidRDefault="00F9360E" w:rsidP="000F2279">
      <w:pPr>
        <w:jc w:val="center"/>
        <w:rPr>
          <w:b/>
          <w:sz w:val="28"/>
          <w:szCs w:val="28"/>
        </w:rPr>
      </w:pPr>
    </w:p>
    <w:p w:rsidR="00F9360E" w:rsidRDefault="00F9360E" w:rsidP="000F2279">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F9360E" w:rsidRDefault="00F9360E" w:rsidP="000F2279">
      <w:pPr>
        <w:shd w:val="clear" w:color="auto" w:fill="FFFFFF"/>
        <w:ind w:left="5" w:right="10" w:firstLine="542"/>
        <w:jc w:val="both"/>
      </w:pPr>
    </w:p>
    <w:p w:rsidR="00F9360E" w:rsidRDefault="00F9360E" w:rsidP="000F2279">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F9360E" w:rsidRPr="002C6E8E" w:rsidRDefault="00F9360E" w:rsidP="000F2279">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F9360E" w:rsidRPr="00D60BBF" w:rsidRDefault="00F9360E" w:rsidP="000F2279">
      <w:pPr>
        <w:tabs>
          <w:tab w:val="left" w:pos="0"/>
        </w:tabs>
        <w:spacing w:after="120"/>
        <w:ind w:firstLine="709"/>
        <w:jc w:val="both"/>
      </w:pPr>
      <w:r w:rsidRPr="00D60BBF">
        <w:t>Термины, используемые в Договоре, означают нижеследующее:</w:t>
      </w:r>
    </w:p>
    <w:p w:rsidR="00F9360E" w:rsidRPr="00DF010B" w:rsidRDefault="00F9360E" w:rsidP="000F2279">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F9360E" w:rsidRPr="005868AC"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9360E" w:rsidRPr="00B87217"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Промзона,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9360E" w:rsidRPr="00D92BA7"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w:t>
      </w:r>
      <w:r>
        <w:rPr>
          <w:sz w:val="24"/>
          <w:szCs w:val="24"/>
        </w:rPr>
        <w:t xml:space="preserve"> Продолжительность гарантийного срока указана в пункте 11.5 Договора.</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F9360E" w:rsidRPr="000233C8"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9360E" w:rsidRPr="005F5478"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9360E" w:rsidRPr="00FF1658"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9360E" w:rsidRPr="00D05A2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F9360E" w:rsidRPr="00D05A2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«Единым отраслевым стандартом закупок Госкорпорации «Росатом»</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F9360E" w:rsidRPr="00D05A2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F9360E" w:rsidRPr="008C6D19"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F9360E" w:rsidRPr="007820B1"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9360E" w:rsidRPr="00CB4754"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F9360E" w:rsidRPr="00CB4754"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F9360E" w:rsidRPr="008C6D19"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F9360E" w:rsidRPr="00F75025"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9360E" w:rsidRPr="00121082"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F9360E" w:rsidRPr="00877F3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r>
        <w:rPr>
          <w:bCs/>
          <w:sz w:val="24"/>
          <w:szCs w:val="24"/>
        </w:rPr>
        <w:t>Промзона, земельный участок с кадастровым номером 46:31:010000:1 (в части земельного участка 46:31:010101:1) площадью 9821163, 07 кв.м.</w:t>
      </w:r>
    </w:p>
    <w:p w:rsidR="00F9360E" w:rsidRPr="00877F3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szCs w:val="28"/>
          <w:lang w:eastAsia="en-US"/>
        </w:rPr>
        <w:t xml:space="preserve"> </w:t>
      </w:r>
      <w:r>
        <w:rPr>
          <w:szCs w:val="28"/>
          <w:lang w:eastAsia="en-US"/>
        </w:rPr>
        <w:t xml:space="preserve">- </w:t>
      </w:r>
      <w:r w:rsidRPr="00877F3B">
        <w:rPr>
          <w:sz w:val="24"/>
          <w:szCs w:val="24"/>
        </w:rPr>
        <w:t>общая программа обеспечения качества АЭС</w:t>
      </w:r>
      <w:r>
        <w:rPr>
          <w:sz w:val="24"/>
          <w:szCs w:val="24"/>
        </w:rPr>
        <w:t>.</w:t>
      </w:r>
    </w:p>
    <w:p w:rsidR="00F9360E" w:rsidRPr="008717F0"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F9360E" w:rsidRPr="008717F0"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F9360E" w:rsidRPr="00BD514B"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9360E" w:rsidRPr="00D12A21"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«Атомэнергопроект».</w:t>
      </w:r>
    </w:p>
    <w:p w:rsidR="00F9360E" w:rsidRPr="00D60BBF"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9360E" w:rsidRPr="000C29FA"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F9360E" w:rsidRPr="000A5FB0"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F9360E" w:rsidRPr="0080608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9360E" w:rsidRPr="000C29FA"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F9360E"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F9360E" w:rsidRPr="002F0742" w:rsidRDefault="00F9360E" w:rsidP="000F227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9360E" w:rsidRPr="00D60BBF" w:rsidRDefault="00F9360E" w:rsidP="000F2279">
      <w:pPr>
        <w:pStyle w:val="BodyText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F9360E" w:rsidRPr="00475405" w:rsidRDefault="00F9360E" w:rsidP="000F2279">
      <w:pPr>
        <w:pStyle w:val="BodyText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F9360E" w:rsidRPr="00475405" w:rsidRDefault="00F9360E" w:rsidP="000F2279">
      <w:pPr>
        <w:ind w:firstLine="709"/>
        <w:jc w:val="both"/>
        <w:rPr>
          <w:szCs w:val="20"/>
        </w:rPr>
      </w:pPr>
      <w:r w:rsidRPr="00475405">
        <w:rPr>
          <w:szCs w:val="20"/>
        </w:rPr>
        <w:t>1</w:t>
      </w:r>
      <w:r>
        <w:rPr>
          <w:szCs w:val="20"/>
        </w:rPr>
        <w:t>.50</w:t>
      </w:r>
      <w:r w:rsidRPr="00475405">
        <w:rPr>
          <w:szCs w:val="20"/>
        </w:rPr>
        <w:t>.</w:t>
      </w:r>
      <w:r>
        <w:rPr>
          <w:szCs w:val="20"/>
        </w:rPr>
        <w:t xml:space="preserve"> </w:t>
      </w:r>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
    <w:p w:rsidR="00F9360E" w:rsidRPr="00475405" w:rsidRDefault="00F9360E" w:rsidP="000F2279">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включающая </w:t>
      </w:r>
      <w:r>
        <w:rPr>
          <w:szCs w:val="20"/>
        </w:rPr>
        <w:t xml:space="preserve">в том числе </w:t>
      </w:r>
      <w:r w:rsidRPr="00475405">
        <w:rPr>
          <w:szCs w:val="20"/>
        </w:rPr>
        <w:t xml:space="preserve">ТЗ и/или ТУ, </w:t>
      </w:r>
      <w:r>
        <w:rPr>
          <w:szCs w:val="20"/>
        </w:rPr>
        <w:t>РКД, ИДП</w:t>
      </w:r>
      <w:r w:rsidRPr="00475405">
        <w:rPr>
          <w:szCs w:val="20"/>
        </w:rPr>
        <w:t>.</w:t>
      </w:r>
    </w:p>
    <w:p w:rsidR="00F9360E" w:rsidRPr="00475405" w:rsidRDefault="00F9360E" w:rsidP="000F2279">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F9360E" w:rsidRPr="00063ADA" w:rsidRDefault="00F9360E" w:rsidP="000F2279">
      <w:pPr>
        <w:pStyle w:val="BodyText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F9360E" w:rsidRPr="00475405" w:rsidRDefault="00F9360E" w:rsidP="000F2279">
      <w:pPr>
        <w:pStyle w:val="BodyText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9360E" w:rsidRPr="00D60BBF" w:rsidRDefault="00F9360E" w:rsidP="000F2279">
      <w:pPr>
        <w:pStyle w:val="BodyText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F9360E" w:rsidRDefault="00F9360E" w:rsidP="000F2279">
      <w:pPr>
        <w:pStyle w:val="BodyText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F9360E" w:rsidRDefault="00F9360E" w:rsidP="000F2279">
      <w:pPr>
        <w:pStyle w:val="BodyText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F9360E" w:rsidRDefault="00F9360E" w:rsidP="000F2279">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F9360E" w:rsidRPr="00D60BBF" w:rsidRDefault="00F9360E" w:rsidP="000F2279">
      <w:pPr>
        <w:pStyle w:val="BodyText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9360E" w:rsidRDefault="00F9360E" w:rsidP="000F2279">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F9360E" w:rsidRPr="0061720F" w:rsidRDefault="00F9360E" w:rsidP="000F2279"/>
    <w:p w:rsidR="00F9360E" w:rsidRPr="00D60BBF" w:rsidRDefault="00F9360E" w:rsidP="000F227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
    <w:p w:rsidR="00F9360E" w:rsidRPr="00405951" w:rsidRDefault="00F9360E" w:rsidP="000F2279">
      <w:pPr>
        <w:jc w:val="both"/>
      </w:pPr>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
    <w:p w:rsidR="00F9360E" w:rsidRPr="00D60BBF" w:rsidRDefault="00F9360E" w:rsidP="000F2279">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F9360E" w:rsidRPr="0009344C" w:rsidRDefault="00F9360E" w:rsidP="000F2279">
      <w:pPr>
        <w:tabs>
          <w:tab w:val="left" w:pos="0"/>
        </w:tabs>
        <w:autoSpaceDE w:val="0"/>
        <w:autoSpaceDN w:val="0"/>
        <w:adjustRightInd w:val="0"/>
        <w:ind w:hanging="23"/>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w:t>
      </w:r>
      <w:r w:rsidRPr="00D60BBF">
        <w:t xml:space="preserve">на условиях, в объеме, в порядке и в сроки, предусмотренные Договором и приложениями к нему. </w:t>
      </w:r>
    </w:p>
    <w:p w:rsidR="00F9360E" w:rsidRDefault="00F9360E" w:rsidP="000F2279">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F9360E" w:rsidRDefault="00F9360E" w:rsidP="000F2279">
      <w:pPr>
        <w:tabs>
          <w:tab w:val="left" w:pos="0"/>
        </w:tabs>
        <w:autoSpaceDE w:val="0"/>
        <w:autoSpaceDN w:val="0"/>
        <w:adjustRightInd w:val="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F9360E" w:rsidRDefault="00F9360E" w:rsidP="000F2279">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F9360E" w:rsidRDefault="00F9360E" w:rsidP="000F2279">
      <w:pPr>
        <w:shd w:val="clear" w:color="auto" w:fill="FFFFFF"/>
        <w:tabs>
          <w:tab w:val="left" w:pos="0"/>
        </w:tabs>
        <w:ind w:left="3643" w:firstLine="43"/>
        <w:jc w:val="both"/>
        <w:rPr>
          <w:b/>
        </w:rPr>
      </w:pPr>
    </w:p>
    <w:p w:rsidR="00F9360E" w:rsidRPr="00A05028" w:rsidRDefault="00F9360E" w:rsidP="000F227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F9360E" w:rsidRPr="000C29FA" w:rsidRDefault="00F9360E" w:rsidP="000F2279">
      <w:pPr>
        <w:pStyle w:val="21"/>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tblPr>
      <w:tblGrid>
        <w:gridCol w:w="1029"/>
        <w:gridCol w:w="10731"/>
      </w:tblGrid>
      <w:tr w:rsidR="00F9360E" w:rsidRPr="007E44FD" w:rsidTr="00D923AA">
        <w:trPr>
          <w:trHeight w:val="624"/>
        </w:trPr>
        <w:tc>
          <w:tcPr>
            <w:tcW w:w="534" w:type="dxa"/>
          </w:tcPr>
          <w:p w:rsidR="00F9360E" w:rsidRPr="007E44FD" w:rsidRDefault="00F9360E" w:rsidP="00D923AA">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F9360E" w:rsidRPr="007E44FD" w:rsidRDefault="00F9360E" w:rsidP="00D923AA">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9360E" w:rsidRPr="007E44FD" w:rsidTr="00D923AA">
        <w:trPr>
          <w:trHeight w:val="624"/>
        </w:trPr>
        <w:tc>
          <w:tcPr>
            <w:tcW w:w="534" w:type="dxa"/>
          </w:tcPr>
          <w:p w:rsidR="00F9360E" w:rsidRPr="007E44FD" w:rsidRDefault="00F9360E" w:rsidP="00D923AA">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F9360E" w:rsidRPr="007E44FD" w:rsidRDefault="00F9360E" w:rsidP="00D923AA">
            <w:pPr>
              <w:pStyle w:val="21"/>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9360E" w:rsidRPr="007E44FD" w:rsidTr="00D923AA">
        <w:trPr>
          <w:trHeight w:val="624"/>
        </w:trPr>
        <w:tc>
          <w:tcPr>
            <w:tcW w:w="534" w:type="dxa"/>
          </w:tcPr>
          <w:p w:rsidR="00F9360E" w:rsidRPr="007E44FD" w:rsidRDefault="00F9360E" w:rsidP="00D923AA">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F9360E" w:rsidRDefault="00F9360E" w:rsidP="00D923AA">
            <w:pPr>
              <w:pStyle w:val="21"/>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F9360E" w:rsidRDefault="00F9360E" w:rsidP="00D923AA">
            <w:pPr>
              <w:pStyle w:val="21"/>
              <w:suppressLineNumbers/>
              <w:tabs>
                <w:tab w:val="left" w:pos="0"/>
              </w:tabs>
              <w:suppressAutoHyphens/>
              <w:spacing w:after="0"/>
              <w:ind w:left="0" w:right="24" w:hanging="108"/>
              <w:jc w:val="left"/>
            </w:pPr>
            <w:r>
              <w:t>В том числе:</w:t>
            </w:r>
          </w:p>
          <w:p w:rsidR="00F9360E" w:rsidRDefault="00F9360E" w:rsidP="00D923AA">
            <w:pPr>
              <w:pStyle w:val="21"/>
              <w:suppressLineNumbers/>
              <w:tabs>
                <w:tab w:val="left" w:pos="0"/>
              </w:tabs>
              <w:suppressAutoHyphens/>
              <w:spacing w:after="0"/>
              <w:ind w:left="0" w:right="912" w:hanging="108"/>
            </w:pPr>
            <w:r>
              <w:t>- для энергоблока № 1 Курской АЭС-2 по Спецификации № 1 (Приложение № 1.1 к Договору) в текущем уровне цен составляет:</w:t>
            </w:r>
          </w:p>
          <w:tbl>
            <w:tblPr>
              <w:tblW w:w="10299" w:type="dxa"/>
              <w:tblLook w:val="01E0"/>
            </w:tblPr>
            <w:tblGrid>
              <w:gridCol w:w="10515"/>
            </w:tblGrid>
            <w:tr w:rsidR="00F9360E" w:rsidRPr="007E44FD" w:rsidTr="00D923AA">
              <w:trPr>
                <w:trHeight w:val="624"/>
              </w:trPr>
              <w:tc>
                <w:tcPr>
                  <w:tcW w:w="9765" w:type="dxa"/>
                </w:tcPr>
                <w:p w:rsidR="00F9360E" w:rsidRPr="007E44FD" w:rsidRDefault="00F9360E" w:rsidP="00D923AA">
                  <w:pPr>
                    <w:pStyle w:val="21"/>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9360E" w:rsidRPr="007E44FD" w:rsidTr="00D923AA">
              <w:trPr>
                <w:trHeight w:val="624"/>
              </w:trPr>
              <w:tc>
                <w:tcPr>
                  <w:tcW w:w="9765" w:type="dxa"/>
                </w:tcPr>
                <w:p w:rsidR="00F9360E" w:rsidRDefault="00F9360E" w:rsidP="00D923AA">
                  <w:pPr>
                    <w:pStyle w:val="21"/>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F9360E" w:rsidRDefault="00F9360E" w:rsidP="00D923AA">
                  <w:pPr>
                    <w:pStyle w:val="21"/>
                    <w:suppressLineNumbers/>
                    <w:tabs>
                      <w:tab w:val="left" w:pos="0"/>
                    </w:tabs>
                    <w:suppressAutoHyphens/>
                    <w:spacing w:after="0"/>
                    <w:ind w:left="0" w:right="804" w:hanging="108"/>
                    <w:jc w:val="left"/>
                    <w:rPr>
                      <w:szCs w:val="24"/>
                    </w:rPr>
                  </w:pPr>
                </w:p>
                <w:p w:rsidR="00F9360E" w:rsidRDefault="00F9360E" w:rsidP="00D923AA">
                  <w:pPr>
                    <w:pStyle w:val="21"/>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F9360E" w:rsidRDefault="00F9360E" w:rsidP="00D923AA">
                  <w:pPr>
                    <w:pStyle w:val="21"/>
                    <w:suppressLineNumbers/>
                    <w:tabs>
                      <w:tab w:val="left" w:pos="0"/>
                    </w:tabs>
                    <w:suppressAutoHyphens/>
                    <w:spacing w:after="0"/>
                    <w:ind w:left="0" w:right="804" w:hanging="108"/>
                    <w:jc w:val="left"/>
                  </w:pPr>
                </w:p>
                <w:p w:rsidR="00F9360E" w:rsidRDefault="00F9360E" w:rsidP="00D923AA">
                  <w:pPr>
                    <w:pStyle w:val="21"/>
                    <w:suppressLineNumbers/>
                    <w:tabs>
                      <w:tab w:val="left" w:pos="0"/>
                    </w:tabs>
                    <w:suppressAutoHyphens/>
                    <w:spacing w:after="0"/>
                    <w:ind w:left="0" w:right="804" w:hanging="108"/>
                  </w:pPr>
                  <w:r>
                    <w:t>- для энергоблока № 2 Курской АЭС-2 по Спецификации № 2 (Приложение № 1.2 к Договору) в текущем уровне цен составляет:</w:t>
                  </w:r>
                </w:p>
                <w:tbl>
                  <w:tblPr>
                    <w:tblW w:w="10299" w:type="dxa"/>
                    <w:tblLook w:val="01E0"/>
                  </w:tblPr>
                  <w:tblGrid>
                    <w:gridCol w:w="10299"/>
                  </w:tblGrid>
                  <w:tr w:rsidR="00F9360E" w:rsidRPr="007E44FD" w:rsidTr="00D923AA">
                    <w:trPr>
                      <w:trHeight w:val="624"/>
                    </w:trPr>
                    <w:tc>
                      <w:tcPr>
                        <w:tcW w:w="9765" w:type="dxa"/>
                      </w:tcPr>
                      <w:p w:rsidR="00F9360E" w:rsidRPr="007E44FD" w:rsidRDefault="00F9360E" w:rsidP="00D923AA">
                        <w:pPr>
                          <w:pStyle w:val="21"/>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9360E" w:rsidRPr="007E44FD" w:rsidTr="00D923AA">
                    <w:trPr>
                      <w:trHeight w:val="624"/>
                    </w:trPr>
                    <w:tc>
                      <w:tcPr>
                        <w:tcW w:w="9765" w:type="dxa"/>
                      </w:tcPr>
                      <w:p w:rsidR="00F9360E" w:rsidRDefault="00F9360E" w:rsidP="00D923AA">
                        <w:pPr>
                          <w:pStyle w:val="21"/>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F9360E" w:rsidRDefault="00F9360E" w:rsidP="00D923AA">
                        <w:pPr>
                          <w:pStyle w:val="21"/>
                          <w:suppressLineNumbers/>
                          <w:tabs>
                            <w:tab w:val="left" w:pos="0"/>
                          </w:tabs>
                          <w:suppressAutoHyphens/>
                          <w:spacing w:after="0"/>
                          <w:ind w:left="0" w:right="804" w:hanging="108"/>
                          <w:jc w:val="left"/>
                          <w:rPr>
                            <w:szCs w:val="24"/>
                          </w:rPr>
                        </w:pPr>
                      </w:p>
                      <w:p w:rsidR="00F9360E" w:rsidRDefault="00F9360E" w:rsidP="00D923AA">
                        <w:pPr>
                          <w:pStyle w:val="21"/>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F9360E" w:rsidRPr="007E44FD" w:rsidRDefault="00F9360E" w:rsidP="00D923AA">
                        <w:pPr>
                          <w:pStyle w:val="21"/>
                          <w:suppressLineNumbers/>
                          <w:tabs>
                            <w:tab w:val="left" w:pos="0"/>
                          </w:tabs>
                          <w:suppressAutoHyphens/>
                          <w:spacing w:after="0"/>
                          <w:ind w:left="0" w:right="804" w:hanging="108"/>
                          <w:jc w:val="left"/>
                          <w:rPr>
                            <w:szCs w:val="24"/>
                          </w:rPr>
                        </w:pPr>
                      </w:p>
                    </w:tc>
                  </w:tr>
                </w:tbl>
                <w:p w:rsidR="00F9360E" w:rsidRPr="007E44FD" w:rsidRDefault="00F9360E" w:rsidP="00D923AA">
                  <w:pPr>
                    <w:pStyle w:val="21"/>
                    <w:suppressLineNumbers/>
                    <w:tabs>
                      <w:tab w:val="left" w:pos="0"/>
                    </w:tabs>
                    <w:suppressAutoHyphens/>
                    <w:spacing w:after="0"/>
                    <w:ind w:left="0" w:right="804" w:hanging="108"/>
                    <w:jc w:val="left"/>
                    <w:rPr>
                      <w:szCs w:val="24"/>
                    </w:rPr>
                  </w:pPr>
                </w:p>
              </w:tc>
            </w:tr>
          </w:tbl>
          <w:p w:rsidR="00F9360E" w:rsidRPr="007E44FD" w:rsidRDefault="00F9360E" w:rsidP="00D923AA">
            <w:pPr>
              <w:pStyle w:val="21"/>
              <w:suppressLineNumbers/>
              <w:tabs>
                <w:tab w:val="left" w:pos="0"/>
              </w:tabs>
              <w:suppressAutoHyphens/>
              <w:spacing w:after="0"/>
              <w:ind w:left="0" w:right="24" w:hanging="108"/>
              <w:jc w:val="left"/>
              <w:rPr>
                <w:szCs w:val="24"/>
              </w:rPr>
            </w:pPr>
          </w:p>
        </w:tc>
      </w:tr>
    </w:tbl>
    <w:p w:rsidR="00F9360E" w:rsidRPr="000D502F" w:rsidRDefault="00F9360E" w:rsidP="000F227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F9360E" w:rsidRPr="00100167" w:rsidRDefault="00F9360E" w:rsidP="000F2279">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F9360E" w:rsidRDefault="00F9360E" w:rsidP="000F2279">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F9360E" w:rsidRPr="00EF2009" w:rsidRDefault="00F9360E" w:rsidP="000F2279">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9360E" w:rsidRPr="00051117"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F9360E" w:rsidRDefault="00F9360E" w:rsidP="000F2279">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F9360E" w:rsidRDefault="00F9360E" w:rsidP="000F2279">
      <w:pPr>
        <w:pStyle w:val="BodyText2"/>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F9360E" w:rsidRDefault="00F9360E" w:rsidP="000F2279">
      <w:pPr>
        <w:pStyle w:val="BodyText2"/>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F9360E" w:rsidRDefault="00F9360E" w:rsidP="000F2279">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F9360E" w:rsidRDefault="00F9360E" w:rsidP="000F227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F9360E" w:rsidRPr="004F0C16" w:rsidRDefault="00F9360E" w:rsidP="000F2279">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F9360E" w:rsidRDefault="00F9360E" w:rsidP="000F2279">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F9360E" w:rsidRPr="005C3E85" w:rsidRDefault="00F9360E" w:rsidP="000F2279">
      <w:pPr>
        <w:tabs>
          <w:tab w:val="left" w:pos="0"/>
          <w:tab w:val="left" w:pos="1276"/>
        </w:tabs>
        <w:autoSpaceDE w:val="0"/>
        <w:autoSpaceDN w:val="0"/>
        <w:adjustRightInd w:val="0"/>
        <w:ind w:firstLine="709"/>
        <w:jc w:val="both"/>
        <w:rPr>
          <w:bCs/>
        </w:rPr>
      </w:pPr>
    </w:p>
    <w:p w:rsidR="00F9360E" w:rsidRDefault="00F9360E" w:rsidP="000F227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F9360E" w:rsidRDefault="00F9360E" w:rsidP="000F2279">
      <w:pPr>
        <w:shd w:val="clear" w:color="auto" w:fill="FFFFFF"/>
        <w:tabs>
          <w:tab w:val="left" w:pos="0"/>
        </w:tabs>
        <w:ind w:left="120"/>
        <w:jc w:val="center"/>
        <w:rPr>
          <w:b/>
          <w:bCs/>
          <w:spacing w:val="-1"/>
        </w:rPr>
      </w:pPr>
    </w:p>
    <w:p w:rsidR="00F9360E" w:rsidRPr="000F2279" w:rsidRDefault="00F9360E" w:rsidP="000F2279">
      <w:pPr>
        <w:pStyle w:val="BodyTextIndent"/>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F9360E" w:rsidRPr="00A06289" w:rsidRDefault="00F9360E" w:rsidP="000F2279">
      <w:pPr>
        <w:pStyle w:val="BodyTextIndent"/>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sidRPr="00A06289">
        <w:rPr>
          <w:bCs/>
          <w:szCs w:val="28"/>
        </w:rPr>
        <w:t>Авансовые платежи:</w:t>
      </w:r>
    </w:p>
    <w:p w:rsidR="00F9360E" w:rsidRDefault="00F9360E" w:rsidP="000F2279">
      <w:pPr>
        <w:pStyle w:val="BodyTextIndent"/>
        <w:widowControl w:val="0"/>
        <w:tabs>
          <w:tab w:val="left" w:pos="0"/>
        </w:tabs>
        <w:suppressAutoHyphens/>
        <w:spacing w:after="0"/>
        <w:ind w:left="0" w:firstLine="720"/>
        <w:jc w:val="both"/>
        <w:rPr>
          <w:bCs/>
          <w:szCs w:val="28"/>
        </w:rPr>
      </w:pPr>
      <w:r>
        <w:rPr>
          <w:bCs/>
          <w:szCs w:val="28"/>
        </w:rPr>
        <w:t>4.1.1.1. По Спецификации № 1 (Приложение № 1.1 к Договору):</w:t>
      </w:r>
    </w:p>
    <w:p w:rsidR="00F9360E" w:rsidRDefault="00F9360E" w:rsidP="000F2279">
      <w:pPr>
        <w:pStyle w:val="BodyTextIndent"/>
        <w:widowControl w:val="0"/>
        <w:tabs>
          <w:tab w:val="left" w:pos="0"/>
        </w:tabs>
        <w:suppressAutoHyphens/>
        <w:spacing w:after="0"/>
        <w:ind w:left="0" w:firstLine="720"/>
        <w:jc w:val="both"/>
      </w:pPr>
      <w:r>
        <w:rPr>
          <w:bCs/>
          <w:szCs w:val="28"/>
        </w:rPr>
        <w:t>1-й авансовый платеж в размере 0,5</w:t>
      </w:r>
      <w:r w:rsidRPr="00E54C5E">
        <w:rPr>
          <w:bCs/>
          <w:szCs w:val="28"/>
        </w:rPr>
        <w:t>% (</w:t>
      </w:r>
      <w:r>
        <w:rPr>
          <w:bCs/>
          <w:szCs w:val="28"/>
        </w:rPr>
        <w:t xml:space="preserve">Ноль целых пять сотых </w:t>
      </w:r>
      <w:r w:rsidRPr="00E54C5E">
        <w:rPr>
          <w:bCs/>
          <w:szCs w:val="28"/>
        </w:rPr>
        <w:t>проце</w:t>
      </w:r>
      <w:r>
        <w:rPr>
          <w:bCs/>
          <w:szCs w:val="28"/>
        </w:rPr>
        <w:t>нта) от суммы Спецификации № 1 (Приложение № 1.1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F9360E" w:rsidRDefault="00F9360E" w:rsidP="000F2279">
      <w:pPr>
        <w:pStyle w:val="BodyTextIndent"/>
        <w:spacing w:after="0"/>
        <w:ind w:left="0" w:firstLine="720"/>
        <w:jc w:val="both"/>
      </w:pPr>
      <w:r w:rsidRPr="00C826D6">
        <w:rPr>
          <w:bCs/>
        </w:rPr>
        <w:t xml:space="preserve">2-й авансовый платеж в размере 29,5 % (Двадцать девять целых пять десятых процента) от суммы Спецификации №1 (Приложение №1.1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 случае не ранее </w:t>
      </w:r>
      <w:r>
        <w:rPr>
          <w:bCs/>
        </w:rPr>
        <w:t>__________</w:t>
      </w:r>
      <w:r w:rsidRPr="00C826D6">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C826D6">
        <w:t xml:space="preserve"> </w:t>
      </w:r>
      <w:r w:rsidRPr="00C826D6">
        <w:rPr>
          <w:bCs/>
        </w:rPr>
        <w:t>До представления указанных обеспечений Покупатель не производит выплату авансового платежа.</w:t>
      </w:r>
    </w:p>
    <w:p w:rsidR="00F9360E" w:rsidRPr="00B03B8B" w:rsidRDefault="00F9360E" w:rsidP="000F2279">
      <w:pPr>
        <w:pStyle w:val="BodyTextIndent"/>
        <w:spacing w:after="0"/>
        <w:ind w:left="0" w:firstLine="709"/>
        <w:jc w:val="both"/>
        <w:rPr>
          <w:bCs/>
          <w:szCs w:val="28"/>
        </w:rPr>
      </w:pPr>
      <w:r>
        <w:t>Зачет авансов</w:t>
      </w:r>
      <w:r w:rsidRPr="00CB4893">
        <w:t xml:space="preserve"> </w:t>
      </w:r>
      <w:r>
        <w:t xml:space="preserve"> 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F9360E" w:rsidRPr="009B40D3" w:rsidRDefault="00F9360E" w:rsidP="000F2279">
      <w:pPr>
        <w:pStyle w:val="BodyTextIndent"/>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r>
        <w:rPr>
          <w:bCs/>
          <w:szCs w:val="28"/>
        </w:rPr>
        <w:t xml:space="preserve">с даты оплаты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F9360E" w:rsidRDefault="00F9360E" w:rsidP="000F2279">
      <w:pPr>
        <w:pStyle w:val="BodyTextIndent"/>
        <w:widowControl w:val="0"/>
        <w:tabs>
          <w:tab w:val="left" w:pos="0"/>
        </w:tabs>
        <w:suppressAutoHyphens/>
        <w:spacing w:after="0"/>
        <w:ind w:left="0" w:firstLine="709"/>
        <w:jc w:val="both"/>
        <w:rPr>
          <w:bCs/>
          <w:szCs w:val="28"/>
        </w:rPr>
      </w:pPr>
      <w:r>
        <w:rPr>
          <w:bCs/>
          <w:szCs w:val="28"/>
        </w:rPr>
        <w:t>Стороны договорились, что в соответствии с ч.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9360E" w:rsidRDefault="00F9360E" w:rsidP="000F2279">
      <w:pPr>
        <w:pStyle w:val="BodyTextIndent"/>
        <w:widowControl w:val="0"/>
        <w:tabs>
          <w:tab w:val="left" w:pos="0"/>
        </w:tabs>
        <w:suppressAutoHyphens/>
        <w:spacing w:after="0"/>
        <w:ind w:left="0" w:firstLine="720"/>
        <w:jc w:val="both"/>
        <w:rPr>
          <w:bCs/>
          <w:szCs w:val="28"/>
        </w:rPr>
      </w:pPr>
      <w:r>
        <w:rPr>
          <w:bCs/>
          <w:szCs w:val="28"/>
        </w:rPr>
        <w:t>4.1.1.2. По Спецификации № 2 (Приложение № 1.2 к Договору):</w:t>
      </w:r>
    </w:p>
    <w:p w:rsidR="00F9360E" w:rsidRDefault="00F9360E" w:rsidP="000F2279">
      <w:pPr>
        <w:pStyle w:val="BodyTextIndent"/>
        <w:widowControl w:val="0"/>
        <w:tabs>
          <w:tab w:val="left" w:pos="0"/>
        </w:tabs>
        <w:suppressAutoHyphens/>
        <w:spacing w:after="0"/>
        <w:ind w:left="0" w:firstLine="720"/>
        <w:jc w:val="both"/>
      </w:pPr>
      <w:r>
        <w:rPr>
          <w:bCs/>
          <w:szCs w:val="28"/>
        </w:rPr>
        <w:t>1-й а</w:t>
      </w:r>
      <w:r w:rsidRPr="00E54C5E">
        <w:rPr>
          <w:bCs/>
          <w:szCs w:val="28"/>
        </w:rPr>
        <w:t xml:space="preserve">вансовый платеж в размере </w:t>
      </w:r>
      <w:r>
        <w:rPr>
          <w:bCs/>
          <w:szCs w:val="28"/>
        </w:rPr>
        <w:t>0,5%</w:t>
      </w:r>
      <w:r w:rsidRPr="00E54C5E">
        <w:rPr>
          <w:bCs/>
          <w:szCs w:val="28"/>
        </w:rPr>
        <w:t xml:space="preserve"> (</w:t>
      </w:r>
      <w:r>
        <w:rPr>
          <w:bCs/>
          <w:szCs w:val="28"/>
        </w:rPr>
        <w:t>н</w:t>
      </w:r>
      <w:r w:rsidRPr="00685A0E">
        <w:rPr>
          <w:bCs/>
          <w:szCs w:val="28"/>
        </w:rPr>
        <w:t>оль целых пять сотых процента</w:t>
      </w:r>
      <w:r>
        <w:rPr>
          <w:bCs/>
          <w:szCs w:val="28"/>
        </w:rPr>
        <w:t>) от суммы Спецификации № 2 (Приложение № 1.2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F9360E" w:rsidRDefault="00F9360E" w:rsidP="000F2279">
      <w:pPr>
        <w:pStyle w:val="BodyTextIndent"/>
        <w:spacing w:after="0"/>
        <w:ind w:left="0" w:firstLine="720"/>
        <w:jc w:val="both"/>
      </w:pPr>
      <w:r w:rsidRPr="00685A0E">
        <w:rPr>
          <w:bCs/>
        </w:rPr>
        <w:t xml:space="preserve">2-й авансовый платеж в размере 29,5 % (Двадцать девять целых пять десятых процента) от суммы Спецификации №2 (Приложение №1.2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 случае не ранее </w:t>
      </w:r>
      <w:r>
        <w:rPr>
          <w:bCs/>
        </w:rPr>
        <w:t>___________</w:t>
      </w:r>
      <w:r w:rsidRPr="00685A0E">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F9360E" w:rsidRPr="00B03B8B" w:rsidRDefault="00F9360E" w:rsidP="000F2279">
      <w:pPr>
        <w:pStyle w:val="BodyTextIndent"/>
        <w:spacing w:after="0"/>
        <w:ind w:left="0" w:firstLine="709"/>
        <w:jc w:val="both"/>
        <w:rPr>
          <w:bCs/>
          <w:szCs w:val="28"/>
        </w:rPr>
      </w:pPr>
      <w:r>
        <w:t>Зачет авансов</w:t>
      </w:r>
      <w:r w:rsidRPr="00660368">
        <w:t xml:space="preserve">  </w:t>
      </w:r>
      <w:r>
        <w:t xml:space="preserve">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F9360E" w:rsidRPr="009B40D3" w:rsidRDefault="00F9360E" w:rsidP="000F2279">
      <w:pPr>
        <w:pStyle w:val="BodyTextIndent"/>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r>
        <w:rPr>
          <w:bCs/>
          <w:szCs w:val="28"/>
        </w:rPr>
        <w:t xml:space="preserve">с даты оплаты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F9360E" w:rsidRPr="001706DB" w:rsidRDefault="00F9360E" w:rsidP="000F2279">
      <w:pPr>
        <w:pStyle w:val="BodyTextIndent"/>
        <w:widowControl w:val="0"/>
        <w:tabs>
          <w:tab w:val="left" w:pos="0"/>
        </w:tabs>
        <w:suppressAutoHyphens/>
        <w:spacing w:after="0"/>
        <w:ind w:left="0" w:firstLine="709"/>
        <w:jc w:val="both"/>
        <w:rPr>
          <w:bCs/>
          <w:szCs w:val="28"/>
        </w:rPr>
      </w:pPr>
      <w:r>
        <w:rPr>
          <w:bCs/>
          <w:szCs w:val="28"/>
        </w:rPr>
        <w:t>Стороны договорились, что в соответствии с ч.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9360E" w:rsidRDefault="00F9360E" w:rsidP="000F2279">
      <w:pPr>
        <w:pStyle w:val="BodyTextIndent"/>
        <w:widowControl w:val="0"/>
        <w:tabs>
          <w:tab w:val="left" w:pos="0"/>
        </w:tabs>
        <w:suppressAutoHyphens/>
        <w:spacing w:after="0"/>
        <w:ind w:left="0" w:firstLine="709"/>
        <w:jc w:val="both"/>
        <w:rPr>
          <w:bCs/>
          <w:szCs w:val="28"/>
        </w:rPr>
      </w:pPr>
      <w:r w:rsidRPr="00847133">
        <w:rPr>
          <w:bCs/>
          <w:szCs w:val="28"/>
        </w:rPr>
        <w:t>4.1.2</w:t>
      </w:r>
      <w:r>
        <w:rPr>
          <w:bCs/>
          <w:szCs w:val="28"/>
        </w:rPr>
        <w:t>. </w:t>
      </w:r>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______%(__________процентов)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соответствующее поставленное Оборудование на основании Акта (ов) </w:t>
      </w:r>
      <w:r w:rsidRPr="00847133">
        <w:rPr>
          <w:bCs/>
          <w:szCs w:val="28"/>
        </w:rPr>
        <w:t xml:space="preserve">входного контроля Оборудования </w:t>
      </w:r>
      <w:r>
        <w:rPr>
          <w:bCs/>
          <w:szCs w:val="28"/>
        </w:rPr>
        <w:t xml:space="preserve">без отметок о выявленных Несоответствиях (без замечаний), оформленного (ных)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F9360E" w:rsidRPr="00C3080B" w:rsidRDefault="00F9360E" w:rsidP="000F2279">
      <w:pPr>
        <w:pStyle w:val="BodyTextIndent"/>
        <w:widowControl w:val="0"/>
        <w:tabs>
          <w:tab w:val="left" w:pos="0"/>
        </w:tabs>
        <w:suppressAutoHyphens/>
        <w:spacing w:after="0"/>
        <w:ind w:left="0"/>
        <w:jc w:val="both"/>
        <w:rPr>
          <w:bCs/>
          <w:szCs w:val="28"/>
        </w:rPr>
      </w:pPr>
      <w:r>
        <w:rPr>
          <w:bCs/>
          <w:szCs w:val="28"/>
        </w:rPr>
        <w:t>- Счета Поставщика;</w:t>
      </w:r>
    </w:p>
    <w:p w:rsidR="00F9360E" w:rsidRPr="00C3080B" w:rsidRDefault="00F9360E" w:rsidP="000F2279">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F9360E" w:rsidRPr="0075744F" w:rsidRDefault="00F9360E" w:rsidP="000F2279">
      <w:pPr>
        <w:pStyle w:val="BodyTextIndent"/>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F9360E" w:rsidRDefault="00F9360E" w:rsidP="000F2279">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F9360E" w:rsidRDefault="00F9360E" w:rsidP="000F2279">
      <w:pPr>
        <w:pStyle w:val="BodyTextIndent"/>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F9360E" w:rsidRPr="004D3D86" w:rsidRDefault="00F9360E" w:rsidP="000F2279">
      <w:pPr>
        <w:pStyle w:val="BodyTextIndent"/>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22 к Договору)</w:t>
      </w:r>
      <w:r w:rsidRPr="00E54C5E">
        <w:rPr>
          <w:bCs/>
          <w:szCs w:val="28"/>
        </w:rPr>
        <w:t>.</w:t>
      </w:r>
    </w:p>
    <w:p w:rsidR="00F9360E" w:rsidRPr="00AF4D12" w:rsidRDefault="00F9360E" w:rsidP="000F2279">
      <w:pPr>
        <w:pStyle w:val="BodyTextIndent"/>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F9360E" w:rsidRDefault="00F9360E" w:rsidP="000F2279">
      <w:pPr>
        <w:pStyle w:val="BodyTextIndent"/>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F9360E" w:rsidRPr="00E54C5E" w:rsidRDefault="00F9360E" w:rsidP="000F2279">
      <w:pPr>
        <w:pStyle w:val="BodyTextIndent"/>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F9360E" w:rsidRPr="008055C9" w:rsidRDefault="00F9360E" w:rsidP="000F227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F9360E" w:rsidRDefault="00F9360E" w:rsidP="000F2279">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F9360E" w:rsidRPr="000B2F92" w:rsidRDefault="00F9360E" w:rsidP="000F2279">
      <w:pPr>
        <w:pStyle w:val="21"/>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F9360E" w:rsidRPr="000B2F92" w:rsidRDefault="00F9360E" w:rsidP="000F2279">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F9360E" w:rsidRPr="000B2F92" w:rsidRDefault="00F9360E" w:rsidP="000F2279">
      <w:pPr>
        <w:pStyle w:val="BodyText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F9360E" w:rsidRDefault="00F9360E" w:rsidP="000F2279">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9360E" w:rsidRPr="00B432CB" w:rsidRDefault="00F9360E" w:rsidP="000F2279">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F9360E" w:rsidRPr="000B2F92" w:rsidRDefault="00F9360E" w:rsidP="000F2279">
      <w:pPr>
        <w:shd w:val="clear" w:color="auto" w:fill="FFFFFF"/>
        <w:tabs>
          <w:tab w:val="left" w:pos="0"/>
          <w:tab w:val="left" w:pos="1134"/>
        </w:tabs>
        <w:ind w:firstLine="709"/>
        <w:jc w:val="both"/>
      </w:pPr>
    </w:p>
    <w:p w:rsidR="00F9360E" w:rsidRDefault="00F9360E" w:rsidP="000F2279">
      <w:pPr>
        <w:tabs>
          <w:tab w:val="left" w:pos="0"/>
        </w:tabs>
        <w:ind w:firstLine="709"/>
        <w:jc w:val="center"/>
        <w:rPr>
          <w:b/>
          <w:lang w:val="en-US"/>
        </w:rPr>
      </w:pPr>
      <w:r>
        <w:rPr>
          <w:b/>
        </w:rPr>
        <w:t>Статья 5</w:t>
      </w:r>
      <w:r w:rsidRPr="00832F5B">
        <w:rPr>
          <w:b/>
        </w:rPr>
        <w:t>. Сроки поставки Оборудования</w:t>
      </w:r>
    </w:p>
    <w:p w:rsidR="00F9360E" w:rsidRPr="004C66B6" w:rsidRDefault="00F9360E" w:rsidP="000F2279">
      <w:pPr>
        <w:tabs>
          <w:tab w:val="left" w:pos="0"/>
        </w:tabs>
        <w:ind w:firstLine="709"/>
        <w:jc w:val="center"/>
        <w:rPr>
          <w:b/>
          <w:lang w:val="en-US"/>
        </w:rPr>
      </w:pPr>
    </w:p>
    <w:p w:rsidR="00F9360E" w:rsidRPr="00C604E9" w:rsidRDefault="00F9360E" w:rsidP="000F2279">
      <w:pPr>
        <w:pStyle w:val="BodyText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F9360E" w:rsidRDefault="00F9360E" w:rsidP="000F2279">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F9360E" w:rsidRPr="00122AFB" w:rsidRDefault="00F9360E" w:rsidP="000F227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9360E" w:rsidRDefault="00F9360E" w:rsidP="000F2279">
      <w:pPr>
        <w:pStyle w:val="BodyText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F9360E" w:rsidRPr="00615AC4" w:rsidRDefault="00F9360E" w:rsidP="000F2279">
      <w:pPr>
        <w:pStyle w:val="BodyText3"/>
        <w:tabs>
          <w:tab w:val="left" w:pos="0"/>
          <w:tab w:val="left" w:pos="1134"/>
        </w:tabs>
        <w:suppressAutoHyphens/>
        <w:ind w:firstLine="709"/>
        <w:jc w:val="both"/>
        <w:rPr>
          <w:sz w:val="24"/>
          <w:szCs w:val="24"/>
        </w:rPr>
      </w:pPr>
      <w:r w:rsidRPr="00615AC4">
        <w:rPr>
          <w:sz w:val="24"/>
          <w:szCs w:val="24"/>
        </w:rPr>
        <w:t>Начальный срок оказания услуг по шеф-монтажу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F9360E" w:rsidRPr="00455DC0" w:rsidRDefault="00F9360E" w:rsidP="000F2279">
      <w:pPr>
        <w:pStyle w:val="BodyText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шеф-монтажу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xml:space="preserve">, но не позднее </w:t>
      </w:r>
      <w:r w:rsidRPr="00455DC0">
        <w:rPr>
          <w:b/>
          <w:sz w:val="24"/>
          <w:szCs w:val="24"/>
        </w:rPr>
        <w:t>31.03.2022 г.</w:t>
      </w:r>
    </w:p>
    <w:p w:rsidR="00F9360E" w:rsidRDefault="00F9360E" w:rsidP="000F2279">
      <w:pPr>
        <w:pStyle w:val="BodyText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конечный срок оказания услуг по шеф-монтажу переносится с учетом такого изменения.</w:t>
      </w:r>
    </w:p>
    <w:p w:rsidR="00F9360E" w:rsidRDefault="00F9360E" w:rsidP="000F2279">
      <w:pPr>
        <w:pStyle w:val="BodyText3"/>
        <w:tabs>
          <w:tab w:val="left" w:pos="0"/>
          <w:tab w:val="left" w:pos="1134"/>
        </w:tabs>
        <w:suppressAutoHyphens/>
        <w:ind w:firstLine="709"/>
        <w:jc w:val="both"/>
        <w:rPr>
          <w:sz w:val="24"/>
          <w:szCs w:val="24"/>
        </w:rPr>
      </w:pPr>
      <w:r>
        <w:rPr>
          <w:sz w:val="24"/>
          <w:szCs w:val="24"/>
        </w:rPr>
        <w:t xml:space="preserve">Конечный срок оказания услуг по шеф-монтажу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 </w:t>
      </w:r>
      <w:r w:rsidRPr="00455DC0">
        <w:rPr>
          <w:b/>
          <w:sz w:val="24"/>
          <w:szCs w:val="24"/>
        </w:rPr>
        <w:t>25.11.2023 г.</w:t>
      </w:r>
    </w:p>
    <w:p w:rsidR="00F9360E" w:rsidRPr="00134D73" w:rsidRDefault="00F9360E" w:rsidP="000F2279">
      <w:pPr>
        <w:pStyle w:val="BodyText3"/>
        <w:tabs>
          <w:tab w:val="left" w:pos="0"/>
          <w:tab w:val="left" w:pos="1134"/>
        </w:tabs>
        <w:suppressAutoHyphens/>
        <w:ind w:firstLine="709"/>
        <w:jc w:val="both"/>
        <w:rPr>
          <w:sz w:val="24"/>
          <w:szCs w:val="24"/>
        </w:rPr>
      </w:pPr>
      <w:r>
        <w:rPr>
          <w:sz w:val="24"/>
          <w:szCs w:val="24"/>
        </w:rPr>
        <w:t>При изменении даты Акта законченного строительством Пускового комплекса Блока    № 2 Курской АЭС-2, конечный срок оказания услуг по шеф-монтажу переносится с учетом такого изменения.</w:t>
      </w:r>
    </w:p>
    <w:p w:rsidR="00F9360E" w:rsidRDefault="00F9360E" w:rsidP="000F2279">
      <w:pPr>
        <w:pStyle w:val="BodyText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F9360E" w:rsidRDefault="00F9360E" w:rsidP="000F2279">
      <w:pPr>
        <w:tabs>
          <w:tab w:val="left" w:pos="0"/>
        </w:tabs>
        <w:ind w:firstLine="709"/>
        <w:jc w:val="center"/>
        <w:rPr>
          <w:b/>
          <w:color w:val="000000"/>
        </w:rPr>
      </w:pPr>
    </w:p>
    <w:p w:rsidR="00F9360E" w:rsidRDefault="00F9360E" w:rsidP="000F227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F9360E" w:rsidRDefault="00F9360E" w:rsidP="000F2279">
      <w:pPr>
        <w:tabs>
          <w:tab w:val="left" w:pos="0"/>
        </w:tabs>
        <w:ind w:firstLine="709"/>
        <w:jc w:val="center"/>
        <w:rPr>
          <w:b/>
          <w:color w:val="000000"/>
        </w:rPr>
      </w:pPr>
    </w:p>
    <w:p w:rsidR="00F9360E" w:rsidRPr="00730180" w:rsidRDefault="00F9360E" w:rsidP="000F2279">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F9360E" w:rsidRPr="008043F3" w:rsidRDefault="00F9360E" w:rsidP="000F2279">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F9360E" w:rsidRPr="008A7F9C" w:rsidRDefault="00F9360E" w:rsidP="000F2279">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ка-гаранта. 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F9360E" w:rsidRPr="008A7F9C" w:rsidRDefault="00F9360E" w:rsidP="000F2279">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9360E" w:rsidRPr="00B04F39" w:rsidRDefault="00F9360E" w:rsidP="000F2279">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F9360E" w:rsidRDefault="00F9360E" w:rsidP="000F2279">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F9360E" w:rsidRPr="00A0703A" w:rsidRDefault="00F9360E" w:rsidP="000F2279">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F9360E" w:rsidRPr="00661129" w:rsidRDefault="00F9360E" w:rsidP="000F2279">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F9360E" w:rsidRPr="00E868C3" w:rsidRDefault="00F9360E" w:rsidP="000F2279">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F9360E" w:rsidRPr="00445B0F" w:rsidRDefault="00F9360E" w:rsidP="000F2279">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F9360E" w:rsidRDefault="00F9360E" w:rsidP="000F2279">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F9360E" w:rsidRPr="009272CE" w:rsidRDefault="00F9360E" w:rsidP="000F2279">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F9360E" w:rsidRPr="00146213" w:rsidRDefault="00F9360E" w:rsidP="000F2279">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F9360E" w:rsidRPr="00822E0C" w:rsidRDefault="00F9360E" w:rsidP="000F2279">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F9360E" w:rsidRPr="00C61AF0" w:rsidRDefault="00F9360E" w:rsidP="000F2279">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F9360E" w:rsidRPr="000233C8" w:rsidRDefault="00F9360E" w:rsidP="000F2279">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F9360E" w:rsidRPr="000233C8" w:rsidRDefault="00F9360E" w:rsidP="000F2279">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F9360E" w:rsidRDefault="00F9360E" w:rsidP="000F2279">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F9360E" w:rsidRDefault="00F9360E" w:rsidP="000F2279">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F9360E" w:rsidRDefault="00F9360E" w:rsidP="000F2279">
      <w:pPr>
        <w:tabs>
          <w:tab w:val="left" w:pos="0"/>
        </w:tabs>
        <w:ind w:firstLine="709"/>
        <w:jc w:val="both"/>
        <w:rPr>
          <w:i/>
          <w:noProof/>
        </w:rPr>
      </w:pPr>
      <w:r w:rsidRPr="008F06BC">
        <w:rPr>
          <w:i/>
          <w:noProof/>
        </w:rPr>
        <w:t>(для энергоблока № 1 Курской АЭС-2)</w:t>
      </w:r>
    </w:p>
    <w:p w:rsidR="00F9360E" w:rsidRPr="008F06BC" w:rsidRDefault="00F9360E" w:rsidP="000F2279">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F9360E" w:rsidRDefault="00F9360E" w:rsidP="000F2279">
      <w:pPr>
        <w:tabs>
          <w:tab w:val="left" w:pos="0"/>
        </w:tabs>
        <w:ind w:firstLine="709"/>
        <w:jc w:val="both"/>
        <w:rPr>
          <w:i/>
          <w:noProof/>
        </w:rPr>
      </w:pPr>
      <w:r>
        <w:rPr>
          <w:i/>
          <w:noProof/>
        </w:rPr>
        <w:t>(для энергоблока № 2 Курской АЭС-2)</w:t>
      </w:r>
    </w:p>
    <w:p w:rsidR="00F9360E" w:rsidRPr="00820DBB" w:rsidRDefault="00F9360E" w:rsidP="000F2279">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Pr>
          <w:b/>
          <w:noProof/>
        </w:rPr>
        <w:t xml:space="preserve"> 30.05.2024 г.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F9360E" w:rsidRDefault="00F9360E" w:rsidP="000F2279">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F9360E" w:rsidRDefault="00F9360E" w:rsidP="000F2279">
      <w:pPr>
        <w:tabs>
          <w:tab w:val="left" w:pos="0"/>
        </w:tabs>
        <w:ind w:firstLine="709"/>
        <w:jc w:val="both"/>
        <w:rPr>
          <w:noProof/>
        </w:rPr>
      </w:pPr>
      <w:r w:rsidRPr="001C3D6D">
        <w:rPr>
          <w:i/>
          <w:noProof/>
        </w:rPr>
        <w:t>(для энергоблока № 1 Курской АЭС-2)</w:t>
      </w:r>
    </w:p>
    <w:p w:rsidR="00F9360E" w:rsidRPr="008F06BC" w:rsidRDefault="00F9360E" w:rsidP="000F2279">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 </w:t>
      </w:r>
      <w:r w:rsidRPr="00784FD5">
        <w:rPr>
          <w:b/>
          <w:noProof/>
        </w:rPr>
        <w:t>2</w:t>
      </w:r>
      <w:r>
        <w:rPr>
          <w:b/>
          <w:noProof/>
        </w:rPr>
        <w:t>4</w:t>
      </w:r>
      <w:r w:rsidRPr="00784FD5">
        <w:rPr>
          <w:b/>
          <w:noProof/>
        </w:rPr>
        <w:t>.01.202</w:t>
      </w:r>
      <w:r>
        <w:rPr>
          <w:b/>
          <w:noProof/>
        </w:rPr>
        <w:t>6</w:t>
      </w:r>
      <w:r w:rsidRPr="00784FD5">
        <w:rPr>
          <w:b/>
          <w:noProof/>
        </w:rPr>
        <w:t xml:space="preserve"> г</w:t>
      </w:r>
      <w:r>
        <w:rPr>
          <w:noProof/>
        </w:rPr>
        <w:t>. включительно</w:t>
      </w:r>
      <w:r w:rsidRPr="004D575A">
        <w:rPr>
          <w:noProof/>
        </w:rPr>
        <w:t>. Поставщик несет все расходы по получению обеспечения исполнения гарантийных обязательств.</w:t>
      </w:r>
    </w:p>
    <w:p w:rsidR="00F9360E" w:rsidRDefault="00F9360E" w:rsidP="000F2279">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F9360E" w:rsidRPr="000218A5" w:rsidRDefault="00F9360E" w:rsidP="000F2279">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F9360E" w:rsidRPr="000C4399" w:rsidRDefault="00F9360E" w:rsidP="000F2279">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9360E" w:rsidRPr="00C630DE" w:rsidRDefault="00F9360E" w:rsidP="000F2279">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9360E" w:rsidRPr="009F3881" w:rsidRDefault="00F9360E" w:rsidP="000F2279">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9360E" w:rsidRPr="00E70DC5" w:rsidRDefault="00F9360E" w:rsidP="000F2279">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F9360E" w:rsidRPr="001D17EA" w:rsidRDefault="00F9360E" w:rsidP="000F2279">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9360E" w:rsidRPr="001E65A1" w:rsidRDefault="00F9360E" w:rsidP="000F2279">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9360E" w:rsidRPr="001E65A1" w:rsidRDefault="00F9360E" w:rsidP="000F2279">
      <w:pPr>
        <w:tabs>
          <w:tab w:val="left" w:pos="0"/>
        </w:tabs>
        <w:ind w:firstLine="709"/>
        <w:jc w:val="both"/>
        <w:rPr>
          <w:noProof/>
        </w:rPr>
      </w:pPr>
      <w:r w:rsidRPr="001E65A1">
        <w:rPr>
          <w:noProof/>
        </w:rPr>
        <w:t>-</w:t>
      </w:r>
      <w:r w:rsidRPr="00F47FC9">
        <w:rPr>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F9360E" w:rsidRPr="00400BF1" w:rsidRDefault="00F9360E" w:rsidP="000F2279">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F9360E" w:rsidRPr="00400BF1" w:rsidRDefault="00F9360E" w:rsidP="000F2279">
      <w:pPr>
        <w:tabs>
          <w:tab w:val="left" w:pos="0"/>
        </w:tabs>
        <w:ind w:firstLine="709"/>
        <w:jc w:val="both"/>
        <w:rPr>
          <w:noProof/>
        </w:rPr>
      </w:pPr>
      <w:r w:rsidRPr="00400BF1">
        <w:rPr>
          <w:noProof/>
        </w:rPr>
        <w:t>- банковская гарантия должна быть безотзывной;</w:t>
      </w:r>
    </w:p>
    <w:p w:rsidR="00F9360E" w:rsidRPr="00400BF1" w:rsidRDefault="00F9360E" w:rsidP="000F2279">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F9360E" w:rsidRPr="00400BF1" w:rsidRDefault="00F9360E" w:rsidP="000F2279">
      <w:pPr>
        <w:tabs>
          <w:tab w:val="left" w:pos="0"/>
        </w:tabs>
        <w:ind w:firstLine="709"/>
        <w:jc w:val="both"/>
        <w:rPr>
          <w:noProof/>
        </w:rPr>
      </w:pPr>
      <w:r w:rsidRPr="00400BF1">
        <w:rPr>
          <w:noProof/>
        </w:rPr>
        <w:t>-</w:t>
      </w:r>
      <w:r w:rsidRPr="00F47FC9">
        <w:rPr>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F9360E" w:rsidRPr="00400BF1" w:rsidRDefault="00F9360E" w:rsidP="000F2279">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9360E" w:rsidRPr="00400BF1" w:rsidRDefault="00F9360E" w:rsidP="000F2279">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F9360E" w:rsidRPr="00C61AF0" w:rsidRDefault="00F9360E" w:rsidP="000F2279">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F9360E" w:rsidRPr="000218A5" w:rsidRDefault="00F9360E" w:rsidP="000F2279">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F9360E" w:rsidRPr="000218A5" w:rsidRDefault="00F9360E" w:rsidP="000F2279">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9360E" w:rsidRPr="000218A5" w:rsidRDefault="00F9360E" w:rsidP="000F2279">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F9360E" w:rsidRPr="000218A5" w:rsidRDefault="00F9360E" w:rsidP="000F2279">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9360E" w:rsidRPr="000218A5" w:rsidRDefault="00F9360E" w:rsidP="000F2279">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F9360E" w:rsidRPr="000218A5" w:rsidRDefault="00F9360E" w:rsidP="000F2279">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9360E" w:rsidRPr="000218A5" w:rsidRDefault="00F9360E" w:rsidP="000F2279">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F9360E" w:rsidRPr="000218A5" w:rsidRDefault="00F9360E" w:rsidP="000F2279">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F9360E" w:rsidRPr="000218A5" w:rsidRDefault="00F9360E" w:rsidP="000F2279">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9360E" w:rsidRPr="000218A5" w:rsidRDefault="00F9360E" w:rsidP="000F2279">
      <w:pPr>
        <w:tabs>
          <w:tab w:val="left" w:pos="0"/>
        </w:tabs>
        <w:ind w:firstLine="709"/>
        <w:jc w:val="both"/>
        <w:rPr>
          <w:noProof/>
        </w:rPr>
      </w:pPr>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Hyperlink"/>
            <w:noProof/>
            <w:lang w:val="en-US"/>
          </w:rPr>
          <w:t>www</w:t>
        </w:r>
        <w:r w:rsidRPr="000218A5">
          <w:rPr>
            <w:rStyle w:val="Hyperlink"/>
            <w:noProof/>
          </w:rPr>
          <w:t>.cbr.ru</w:t>
        </w:r>
      </w:hyperlink>
      <w:r w:rsidRPr="000218A5">
        <w:rPr>
          <w:noProof/>
        </w:rPr>
        <w:t xml:space="preserve"> –для банков – резидентов Российской Федерации) является основанием для отказа в приеме гарантии данного банка.</w:t>
      </w:r>
    </w:p>
    <w:p w:rsidR="00F9360E" w:rsidRPr="001E65A1" w:rsidRDefault="00F9360E" w:rsidP="000F2279">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F9360E" w:rsidRPr="001E65A1" w:rsidRDefault="00F9360E" w:rsidP="000F2279">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9360E" w:rsidRPr="001E65A1" w:rsidRDefault="00F9360E" w:rsidP="000F2279">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9360E" w:rsidRPr="001E65A1" w:rsidRDefault="00F9360E" w:rsidP="000F2279">
      <w:pPr>
        <w:tabs>
          <w:tab w:val="left" w:pos="0"/>
        </w:tabs>
        <w:ind w:firstLine="709"/>
        <w:jc w:val="both"/>
        <w:rPr>
          <w:noProof/>
        </w:rPr>
      </w:pPr>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9360E" w:rsidRPr="001E65A1" w:rsidRDefault="00F9360E" w:rsidP="000F2279">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9360E" w:rsidRPr="001E65A1" w:rsidRDefault="00F9360E" w:rsidP="000F2279">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9360E" w:rsidRDefault="00F9360E" w:rsidP="000F2279">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F9360E" w:rsidRPr="001E65A1" w:rsidRDefault="00F9360E" w:rsidP="000F2279">
      <w:pPr>
        <w:tabs>
          <w:tab w:val="left" w:pos="0"/>
        </w:tabs>
        <w:ind w:firstLine="709"/>
        <w:jc w:val="both"/>
        <w:rPr>
          <w:noProof/>
        </w:rPr>
      </w:pPr>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Hyperlink"/>
            <w:noProof/>
          </w:rPr>
          <w:t>www.standartandpoors.com</w:t>
        </w:r>
      </w:hyperlink>
      <w:r w:rsidRPr="00327974">
        <w:rPr>
          <w:noProof/>
        </w:rPr>
        <w:t>), Moody’s Investors Service (</w:t>
      </w:r>
      <w:hyperlink r:id="rId9" w:history="1">
        <w:r w:rsidRPr="00327974">
          <w:rPr>
            <w:rStyle w:val="Hyperlink"/>
            <w:noProof/>
            <w:lang w:val="en-US"/>
          </w:rPr>
          <w:t>www</w:t>
        </w:r>
        <w:r w:rsidRPr="00327974">
          <w:rPr>
            <w:rStyle w:val="Hyperlink"/>
            <w:noProof/>
          </w:rPr>
          <w:t>.</w:t>
        </w:r>
        <w:r w:rsidRPr="00327974">
          <w:rPr>
            <w:rStyle w:val="Hyperlink"/>
            <w:noProof/>
            <w:lang w:val="en-US"/>
          </w:rPr>
          <w:t>moodys</w:t>
        </w:r>
        <w:r w:rsidRPr="00327974">
          <w:rPr>
            <w:rStyle w:val="Hyperlink"/>
            <w:noProof/>
          </w:rPr>
          <w:t>.</w:t>
        </w:r>
        <w:r w:rsidRPr="00327974">
          <w:rPr>
            <w:rStyle w:val="Hyperlink"/>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F9360E" w:rsidRPr="001E65A1" w:rsidRDefault="00F9360E" w:rsidP="000F2279">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9360E" w:rsidRDefault="00F9360E" w:rsidP="000F2279">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9360E" w:rsidRPr="00D26AE5" w:rsidRDefault="00F9360E" w:rsidP="000F2279">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9360E" w:rsidRPr="009F3881" w:rsidRDefault="00F9360E" w:rsidP="000F2279">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F9360E" w:rsidRPr="00E70DC5" w:rsidRDefault="00F9360E" w:rsidP="000F2279">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9360E" w:rsidRPr="001E65A1" w:rsidRDefault="00F9360E" w:rsidP="000F2279">
      <w:pPr>
        <w:tabs>
          <w:tab w:val="left" w:pos="0"/>
        </w:tabs>
        <w:ind w:firstLine="709"/>
        <w:jc w:val="both"/>
        <w:rPr>
          <w:noProof/>
        </w:rPr>
      </w:pPr>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9360E" w:rsidRPr="001E65A1" w:rsidRDefault="00F9360E" w:rsidP="000F2279">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9360E" w:rsidRPr="001E65A1" w:rsidRDefault="00F9360E" w:rsidP="000F2279">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F9360E" w:rsidRPr="001E65A1" w:rsidRDefault="00F9360E" w:rsidP="000F2279">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F9360E" w:rsidRPr="001E65A1" w:rsidRDefault="00F9360E" w:rsidP="000F2279">
      <w:pPr>
        <w:tabs>
          <w:tab w:val="left" w:pos="0"/>
        </w:tabs>
        <w:ind w:firstLine="709"/>
        <w:jc w:val="both"/>
        <w:rPr>
          <w:noProof/>
        </w:rPr>
      </w:pPr>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9360E" w:rsidRPr="001E65A1" w:rsidRDefault="00F9360E" w:rsidP="000F2279">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F9360E" w:rsidRPr="001E65A1" w:rsidRDefault="00F9360E" w:rsidP="000F2279">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F9360E" w:rsidRDefault="00F9360E" w:rsidP="000F2279">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F9360E" w:rsidRPr="00802BD1" w:rsidRDefault="00F9360E" w:rsidP="000F2279">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F9360E" w:rsidRPr="00112354" w:rsidRDefault="00F9360E" w:rsidP="000F2279">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F9360E" w:rsidRPr="00112354" w:rsidRDefault="00F9360E" w:rsidP="000F2279">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F9360E" w:rsidRPr="00112354" w:rsidRDefault="00F9360E" w:rsidP="000F2279">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9360E" w:rsidRPr="00112354" w:rsidRDefault="00F9360E" w:rsidP="000F2279">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F9360E" w:rsidRPr="00112354" w:rsidRDefault="00F9360E" w:rsidP="000F2279">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F9360E" w:rsidRPr="00112354" w:rsidRDefault="00F9360E" w:rsidP="000F2279">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F9360E" w:rsidRPr="00400BF1" w:rsidRDefault="00F9360E" w:rsidP="000F2279">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F9360E" w:rsidRPr="00400BF1" w:rsidRDefault="00F9360E" w:rsidP="000F2279">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F9360E" w:rsidRPr="00112354" w:rsidRDefault="00F9360E" w:rsidP="000F2279">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9360E" w:rsidRPr="001E65A1" w:rsidRDefault="00F9360E" w:rsidP="000F2279">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9360E" w:rsidRDefault="00F9360E" w:rsidP="000F2279">
      <w:pPr>
        <w:tabs>
          <w:tab w:val="left" w:pos="0"/>
        </w:tabs>
        <w:ind w:firstLine="709"/>
        <w:jc w:val="both"/>
        <w:rPr>
          <w:noProof/>
        </w:rPr>
      </w:pPr>
      <w:r w:rsidRPr="001E65A1">
        <w:rPr>
          <w:noProof/>
        </w:rPr>
        <w:t>6.2</w:t>
      </w:r>
      <w:r>
        <w:rPr>
          <w:noProof/>
        </w:rPr>
        <w:t>4</w:t>
      </w:r>
      <w:r w:rsidRPr="001E65A1">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F9360E" w:rsidRDefault="00F9360E" w:rsidP="000F2279">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F9360E" w:rsidRDefault="00F9360E" w:rsidP="000F2279">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F9360E" w:rsidRDefault="00F9360E" w:rsidP="000F2279">
      <w:pPr>
        <w:tabs>
          <w:tab w:val="left" w:pos="0"/>
        </w:tabs>
        <w:ind w:firstLine="709"/>
        <w:jc w:val="both"/>
        <w:rPr>
          <w:noProof/>
        </w:rPr>
      </w:pPr>
      <w:r>
        <w:rPr>
          <w:noProof/>
        </w:rPr>
        <w:t>- уменьшения кредитного рейтинга Поручителя;</w:t>
      </w:r>
    </w:p>
    <w:p w:rsidR="00F9360E" w:rsidRDefault="00F9360E" w:rsidP="000F2279">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F9360E" w:rsidRDefault="00F9360E" w:rsidP="000F2279">
      <w:pPr>
        <w:tabs>
          <w:tab w:val="left" w:pos="0"/>
        </w:tabs>
        <w:jc w:val="both"/>
        <w:rPr>
          <w:noProof/>
        </w:rPr>
      </w:pPr>
    </w:p>
    <w:p w:rsidR="00F9360E" w:rsidRPr="001E65A1" w:rsidRDefault="00F9360E" w:rsidP="000F2279">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F9360E" w:rsidRPr="001E65A1" w:rsidRDefault="00F9360E" w:rsidP="000F2279">
      <w:pPr>
        <w:tabs>
          <w:tab w:val="left" w:pos="0"/>
        </w:tabs>
        <w:ind w:firstLine="709"/>
        <w:jc w:val="center"/>
        <w:rPr>
          <w:b/>
          <w:bCs/>
          <w:spacing w:val="-1"/>
        </w:rPr>
      </w:pPr>
    </w:p>
    <w:p w:rsidR="00F9360E" w:rsidRPr="0077391C" w:rsidRDefault="00F9360E" w:rsidP="000F2279">
      <w:pPr>
        <w:shd w:val="clear" w:color="auto" w:fill="FFFFFF"/>
        <w:tabs>
          <w:tab w:val="left" w:pos="0"/>
          <w:tab w:val="left" w:pos="1276"/>
        </w:tabs>
        <w:ind w:firstLine="709"/>
        <w:jc w:val="both"/>
      </w:pPr>
      <w:r>
        <w:t>7.1. </w:t>
      </w:r>
      <w:r w:rsidRPr="00B13AC8">
        <w:t>Покупатель имеет право:</w:t>
      </w:r>
    </w:p>
    <w:p w:rsidR="00F9360E" w:rsidRPr="0077391C" w:rsidRDefault="00F9360E" w:rsidP="000F2279">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F9360E" w:rsidRPr="0077391C" w:rsidRDefault="00F9360E" w:rsidP="000F227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F9360E" w:rsidRPr="0077391C" w:rsidRDefault="00F9360E" w:rsidP="000F227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F9360E" w:rsidRPr="003568D9" w:rsidRDefault="00F9360E" w:rsidP="000F227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F9360E" w:rsidRDefault="00F9360E" w:rsidP="000F227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9360E" w:rsidRDefault="00F9360E" w:rsidP="000F2279">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позднее чем за три дня </w:t>
      </w:r>
      <w:r>
        <w:t>д</w:t>
      </w:r>
      <w:r w:rsidRPr="00DC2496">
        <w:t>о их проведения.</w:t>
      </w:r>
    </w:p>
    <w:p w:rsidR="00F9360E" w:rsidRDefault="00F9360E" w:rsidP="000F2279">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F9360E" w:rsidRPr="0077391C" w:rsidRDefault="00F9360E" w:rsidP="000F227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F9360E" w:rsidRPr="0077391C" w:rsidRDefault="00F9360E" w:rsidP="000F227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F9360E" w:rsidRPr="0077391C" w:rsidRDefault="00F9360E" w:rsidP="000F2279">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F9360E" w:rsidRPr="00364632" w:rsidRDefault="00F9360E" w:rsidP="000F2279">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Общие положения обеспечения безопасности атомных станций. 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 АЭС при проведении входного контроля оборудования».</w:t>
      </w:r>
    </w:p>
    <w:p w:rsidR="00F9360E" w:rsidRDefault="00F9360E" w:rsidP="000F2279">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F9360E" w:rsidRDefault="00F9360E" w:rsidP="000F2279">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F9360E" w:rsidRDefault="00F9360E" w:rsidP="000F2279">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9360E" w:rsidRDefault="00F9360E" w:rsidP="000F2279">
      <w:pPr>
        <w:tabs>
          <w:tab w:val="left" w:pos="0"/>
        </w:tabs>
        <w:ind w:firstLine="709"/>
        <w:jc w:val="both"/>
      </w:pPr>
    </w:p>
    <w:p w:rsidR="00F9360E" w:rsidRPr="001E65A1" w:rsidRDefault="00F9360E" w:rsidP="000F227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F9360E" w:rsidRPr="001E65A1" w:rsidRDefault="00F9360E" w:rsidP="000F2279">
      <w:pPr>
        <w:tabs>
          <w:tab w:val="left" w:pos="0"/>
        </w:tabs>
        <w:ind w:firstLine="709"/>
        <w:jc w:val="center"/>
        <w:rPr>
          <w:b/>
          <w:bCs/>
        </w:rPr>
      </w:pPr>
    </w:p>
    <w:p w:rsidR="00F9360E" w:rsidRPr="0077391C" w:rsidRDefault="00F9360E" w:rsidP="000F227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F9360E" w:rsidRPr="00400BF1" w:rsidRDefault="00F9360E" w:rsidP="000F2279">
      <w:pPr>
        <w:shd w:val="clear" w:color="auto" w:fill="FFFFFF"/>
        <w:tabs>
          <w:tab w:val="left" w:pos="0"/>
          <w:tab w:val="left" w:leader="underscore" w:pos="4046"/>
        </w:tabs>
        <w:ind w:left="14" w:right="14" w:firstLine="709"/>
        <w:jc w:val="both"/>
      </w:pPr>
      <w:r w:rsidRPr="00C33E84">
        <w:t>8.1.1.</w:t>
      </w:r>
      <w:r w:rsidRPr="00714A37">
        <w:t xml:space="preserve"> </w:t>
      </w:r>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 порядке, установленном пунктом 9.3.1 настоящего Договора</w:t>
      </w:r>
      <w:r w:rsidRPr="00BA1AA1">
        <w:t>.</w:t>
      </w:r>
    </w:p>
    <w:p w:rsidR="00F9360E" w:rsidRDefault="00F9360E" w:rsidP="000F2279">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F9360E" w:rsidRPr="00AF3D11" w:rsidRDefault="00F9360E" w:rsidP="000F2279">
      <w:pPr>
        <w:ind w:firstLine="709"/>
        <w:jc w:val="both"/>
      </w:pPr>
      <w:r w:rsidRPr="00AF3D11">
        <w:t>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F9360E" w:rsidRDefault="00F9360E" w:rsidP="000F2279">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F9360E" w:rsidRDefault="00F9360E" w:rsidP="000F2279">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F9360E" w:rsidRPr="003568D9" w:rsidRDefault="00F9360E" w:rsidP="000F2279">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F9360E" w:rsidRPr="00714A37" w:rsidRDefault="00F9360E" w:rsidP="000F2279">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F9360E" w:rsidRDefault="00F9360E" w:rsidP="000F227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9360E" w:rsidRDefault="00F9360E" w:rsidP="000F2279">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F9360E" w:rsidRDefault="00F9360E" w:rsidP="000F2279">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F9360E" w:rsidRPr="00D71344" w:rsidRDefault="00F9360E" w:rsidP="000F2279">
      <w:pPr>
        <w:shd w:val="clear" w:color="auto" w:fill="FFFFFF"/>
        <w:tabs>
          <w:tab w:val="left" w:pos="0"/>
          <w:tab w:val="left" w:pos="709"/>
        </w:tabs>
        <w:ind w:right="10" w:firstLine="709"/>
        <w:jc w:val="both"/>
        <w:rPr>
          <w:spacing w:val="-3"/>
        </w:rPr>
      </w:pPr>
      <w:r>
        <w:rPr>
          <w:spacing w:val="-3"/>
        </w:rPr>
        <w:t>8.1.6.</w:t>
      </w:r>
      <w:r>
        <w:t xml:space="preserve"> </w:t>
      </w:r>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
    <w:p w:rsidR="00F9360E" w:rsidRDefault="00F9360E" w:rsidP="000F2279">
      <w:pPr>
        <w:pStyle w:val="21"/>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F9360E" w:rsidRPr="00FC4694" w:rsidRDefault="00F9360E" w:rsidP="000F227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9360E" w:rsidRPr="00DB7ED2" w:rsidRDefault="00F9360E" w:rsidP="000F2279">
      <w:pPr>
        <w:pStyle w:val="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9360E" w:rsidRPr="00DB7ED2" w:rsidRDefault="00F9360E" w:rsidP="000F2279">
      <w:pPr>
        <w:pStyle w:val="21"/>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9360E" w:rsidRPr="0077391C" w:rsidRDefault="00F9360E" w:rsidP="000F227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F9360E" w:rsidRPr="00E90B69" w:rsidRDefault="00F9360E" w:rsidP="000F2279">
      <w:pPr>
        <w:shd w:val="clear" w:color="auto" w:fill="FFFFFF"/>
        <w:tabs>
          <w:tab w:val="left" w:pos="0"/>
        </w:tabs>
        <w:ind w:right="48" w:firstLine="709"/>
        <w:jc w:val="both"/>
      </w:pPr>
      <w:r>
        <w:rPr>
          <w:spacing w:val="-1"/>
        </w:rPr>
        <w:t>8.1.9.</w:t>
      </w:r>
      <w:r w:rsidRPr="00573620">
        <w:rPr>
          <w:sz w:val="28"/>
          <w:szCs w:val="28"/>
          <w:lang w:eastAsia="en-US"/>
        </w:rPr>
        <w:t xml:space="preserve"> </w:t>
      </w:r>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r w:rsidRPr="00E90B69">
        <w:t>:</w:t>
      </w:r>
    </w:p>
    <w:p w:rsidR="00F9360E" w:rsidRPr="00E90B69" w:rsidRDefault="00F9360E" w:rsidP="000F227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F9360E" w:rsidRPr="00E90B69" w:rsidRDefault="00F9360E" w:rsidP="000F227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F9360E" w:rsidRPr="00E90B69" w:rsidRDefault="00F9360E" w:rsidP="000F227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9360E" w:rsidRPr="00AF160E" w:rsidRDefault="00F9360E" w:rsidP="000F2279">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F9360E" w:rsidRDefault="00F9360E" w:rsidP="000F2279">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НП-001-97 (ПНАЭ Г-01-011-97) Общие положения обеспечения безопасности атомных станций. 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
    <w:p w:rsidR="00F9360E" w:rsidRPr="002F3D96" w:rsidRDefault="00F9360E" w:rsidP="000F2279">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организации и АЭС при проведении входного контроля оборудования»</w:t>
      </w:r>
      <w:r w:rsidRPr="002F3D96">
        <w:t>.</w:t>
      </w:r>
    </w:p>
    <w:p w:rsidR="00F9360E" w:rsidRDefault="00F9360E" w:rsidP="000F2279">
      <w:pPr>
        <w:shd w:val="clear" w:color="auto" w:fill="FFFFFF"/>
        <w:tabs>
          <w:tab w:val="left" w:pos="0"/>
        </w:tabs>
        <w:ind w:right="48" w:firstLine="709"/>
        <w:jc w:val="both"/>
      </w:pPr>
      <w:r w:rsidRPr="00E90B69">
        <w:t>8.1.10. </w:t>
      </w:r>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sz w:val="28"/>
          <w:szCs w:val="28"/>
          <w:lang w:eastAsia="en-US"/>
        </w:rPr>
        <w:t xml:space="preserve"> </w:t>
      </w:r>
      <w:r w:rsidRPr="006D2124">
        <w:t>по НП-001-97 (ПНАЭ Г-01-011-97) ОПБ 88/97</w:t>
      </w:r>
      <w:r>
        <w:t xml:space="preserve">,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F9360E" w:rsidRPr="00E90B69" w:rsidRDefault="00F9360E" w:rsidP="000F2279">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F9360E" w:rsidRDefault="00F9360E" w:rsidP="000F2279">
      <w:pPr>
        <w:shd w:val="clear" w:color="auto" w:fill="FFFFFF"/>
        <w:tabs>
          <w:tab w:val="left" w:pos="0"/>
          <w:tab w:val="left" w:pos="1157"/>
        </w:tabs>
        <w:ind w:right="53" w:firstLine="709"/>
        <w:jc w:val="both"/>
      </w:pPr>
      <w:r w:rsidRPr="00E90B69" w:rsidDel="006F1E3C">
        <w:t xml:space="preserve"> </w:t>
      </w:r>
      <w:r w:rsidRPr="006F1E3C">
        <w:rPr>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F9360E" w:rsidRPr="00D56E29" w:rsidRDefault="00F9360E" w:rsidP="000F2279">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F9360E" w:rsidRDefault="00F9360E" w:rsidP="000F2279">
      <w:pPr>
        <w:shd w:val="clear" w:color="auto" w:fill="FFFFFF"/>
        <w:tabs>
          <w:tab w:val="left" w:pos="0"/>
          <w:tab w:val="left" w:pos="1157"/>
        </w:tabs>
        <w:ind w:right="53" w:firstLine="709"/>
        <w:jc w:val="both"/>
      </w:pPr>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
    <w:p w:rsidR="00F9360E" w:rsidRDefault="00F9360E" w:rsidP="000F2279">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F9360E" w:rsidRPr="00E90B69" w:rsidRDefault="00F9360E" w:rsidP="000F2279">
      <w:pPr>
        <w:shd w:val="clear" w:color="auto" w:fill="FFFFFF"/>
        <w:tabs>
          <w:tab w:val="left" w:pos="0"/>
          <w:tab w:val="left" w:pos="1157"/>
        </w:tabs>
        <w:ind w:right="53" w:firstLine="709"/>
        <w:jc w:val="both"/>
      </w:pPr>
      <w:r>
        <w:t>8.1.11. </w:t>
      </w:r>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 Планах качества, на предмет его соответствия Спецификациям № 1 и № 2 к Договору (Приложения № 1.1 и № 1.2 к Договору)</w:t>
      </w:r>
      <w:r w:rsidRPr="00E90B69">
        <w:t>.</w:t>
      </w:r>
    </w:p>
    <w:p w:rsidR="00F9360E" w:rsidRPr="0077391C" w:rsidRDefault="00F9360E" w:rsidP="000F227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F9360E" w:rsidRPr="0077391C" w:rsidRDefault="00F9360E" w:rsidP="000F2279">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F9360E" w:rsidRDefault="00F9360E" w:rsidP="000F2279">
      <w:pPr>
        <w:pStyle w:val="BodyText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F9360E" w:rsidRPr="000F3CE5" w:rsidRDefault="00F9360E" w:rsidP="000F227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F9360E" w:rsidRPr="000F3CE5" w:rsidRDefault="00F9360E" w:rsidP="000F2279">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F9360E" w:rsidRPr="000F3CE5" w:rsidRDefault="00F9360E" w:rsidP="000F227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9360E" w:rsidRPr="0077391C" w:rsidRDefault="00F9360E" w:rsidP="000F2279">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F9360E" w:rsidRPr="0077391C" w:rsidRDefault="00F9360E" w:rsidP="000F227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F9360E" w:rsidRPr="0077391C" w:rsidRDefault="00F9360E" w:rsidP="000F227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F9360E" w:rsidRPr="0077391C" w:rsidRDefault="00F9360E" w:rsidP="000F2279">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F9360E" w:rsidRPr="0077391C" w:rsidRDefault="00F9360E" w:rsidP="000F227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F9360E" w:rsidRPr="0077391C" w:rsidRDefault="00F9360E" w:rsidP="000F2279">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F9360E" w:rsidRPr="0077391C" w:rsidRDefault="00F9360E" w:rsidP="000F227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F9360E" w:rsidRPr="0077391C" w:rsidRDefault="00F9360E" w:rsidP="000F2279">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Покупател</w:t>
      </w:r>
      <w:r>
        <w:t>ем</w:t>
      </w:r>
      <w:r w:rsidRPr="0077391C">
        <w:t>.</w:t>
      </w:r>
    </w:p>
    <w:p w:rsidR="00F9360E" w:rsidRPr="0077391C" w:rsidRDefault="00F9360E" w:rsidP="000F2279">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F9360E" w:rsidRPr="003608CB" w:rsidRDefault="00F9360E" w:rsidP="000F2279">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F9360E" w:rsidRDefault="00F9360E" w:rsidP="000F2279">
      <w:pPr>
        <w:pStyle w:val="BodyTextIndent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9360E" w:rsidRDefault="00F9360E" w:rsidP="000F2279">
      <w:pPr>
        <w:pStyle w:val="BodyTextIndent3"/>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F9360E" w:rsidRDefault="00F9360E" w:rsidP="000F227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9360E" w:rsidRPr="008A258C" w:rsidRDefault="00F9360E" w:rsidP="000F2279">
      <w:pPr>
        <w:pStyle w:val="BodyTextIndent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11"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2"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F9360E" w:rsidRPr="008A258C" w:rsidRDefault="00F9360E" w:rsidP="000F2279">
      <w:pPr>
        <w:pStyle w:val="BodyTextIndent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F9360E" w:rsidRPr="00514BBD" w:rsidRDefault="00F9360E" w:rsidP="000F2279">
      <w:pPr>
        <w:pStyle w:val="BodyTextIndent3"/>
        <w:tabs>
          <w:tab w:val="left" w:pos="0"/>
        </w:tabs>
        <w:spacing w:after="0"/>
        <w:ind w:left="0" w:firstLine="709"/>
        <w:jc w:val="both"/>
        <w:rPr>
          <w:spacing w:val="-4"/>
          <w:sz w:val="24"/>
          <w:szCs w:val="24"/>
        </w:rPr>
      </w:pPr>
      <w:r w:rsidRPr="008A258C">
        <w:rPr>
          <w:sz w:val="24"/>
          <w:szCs w:val="24"/>
        </w:rPr>
        <w:t xml:space="preserve">8.1.31. </w:t>
      </w:r>
      <w:r w:rsidRPr="00D56FF0">
        <w:rPr>
          <w:sz w:val="24"/>
          <w:szCs w:val="24"/>
        </w:rPr>
        <w:t>Все поставляемое Оборудование промаркировать этикетками штрих-кода в соот</w:t>
      </w:r>
      <w:r w:rsidRPr="00514BBD">
        <w:rPr>
          <w:spacing w:val="-4"/>
          <w:sz w:val="24"/>
          <w:szCs w:val="24"/>
        </w:rPr>
        <w:t>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F9360E" w:rsidRPr="00514BBD" w:rsidRDefault="00F9360E" w:rsidP="000F2279">
      <w:pPr>
        <w:pStyle w:val="31"/>
        <w:shd w:val="clear" w:color="auto" w:fill="auto"/>
        <w:spacing w:line="240" w:lineRule="auto"/>
        <w:ind w:firstLine="709"/>
        <w:rPr>
          <w:rFonts w:ascii="Times New Roman" w:hAnsi="Times New Roman"/>
          <w:spacing w:val="-4"/>
          <w:sz w:val="24"/>
          <w:szCs w:val="24"/>
          <w:lang/>
        </w:rPr>
      </w:pPr>
      <w:r w:rsidRPr="00514BBD">
        <w:rPr>
          <w:rFonts w:ascii="Times New Roman" w:hAnsi="Times New Roman"/>
          <w:spacing w:val="-4"/>
          <w:sz w:val="24"/>
          <w:szCs w:val="24"/>
          <w:lang/>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F9360E" w:rsidRPr="00514BBD" w:rsidRDefault="00F9360E" w:rsidP="000F2279">
      <w:pPr>
        <w:pStyle w:val="31"/>
        <w:shd w:val="clear" w:color="auto" w:fill="auto"/>
        <w:spacing w:line="240" w:lineRule="auto"/>
        <w:ind w:firstLine="709"/>
        <w:rPr>
          <w:rFonts w:ascii="Times New Roman" w:hAnsi="Times New Roman"/>
          <w:spacing w:val="-4"/>
          <w:sz w:val="24"/>
          <w:szCs w:val="24"/>
          <w:lang/>
        </w:rPr>
      </w:pPr>
      <w:r w:rsidRPr="00514BBD">
        <w:rPr>
          <w:rFonts w:ascii="Times New Roman" w:hAnsi="Times New Roman"/>
          <w:spacing w:val="-4"/>
          <w:sz w:val="24"/>
          <w:szCs w:val="24"/>
          <w:lang/>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F9360E" w:rsidRPr="00514BBD" w:rsidRDefault="00F9360E" w:rsidP="000F2279">
      <w:pPr>
        <w:pStyle w:val="31"/>
        <w:shd w:val="clear" w:color="auto" w:fill="auto"/>
        <w:spacing w:line="240" w:lineRule="auto"/>
        <w:ind w:firstLine="709"/>
        <w:rPr>
          <w:rFonts w:ascii="Times New Roman" w:hAnsi="Times New Roman"/>
          <w:spacing w:val="-4"/>
          <w:sz w:val="24"/>
          <w:szCs w:val="24"/>
          <w:lang/>
        </w:rPr>
      </w:pPr>
      <w:r w:rsidRPr="00514BBD">
        <w:rPr>
          <w:rFonts w:ascii="Times New Roman" w:hAnsi="Times New Roman"/>
          <w:spacing w:val="-4"/>
          <w:sz w:val="24"/>
          <w:szCs w:val="24"/>
          <w:lang/>
        </w:rPr>
        <w:t>8.1.34. В случае,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F9360E" w:rsidRPr="00304E2D" w:rsidRDefault="00F9360E" w:rsidP="000F2279">
      <w:pPr>
        <w:pStyle w:val="31"/>
        <w:shd w:val="clear" w:color="auto" w:fill="auto"/>
        <w:spacing w:line="240" w:lineRule="auto"/>
        <w:ind w:firstLine="709"/>
        <w:rPr>
          <w:rFonts w:ascii="Times New Roman" w:hAnsi="Times New Roman"/>
          <w:spacing w:val="-4"/>
          <w:sz w:val="24"/>
          <w:szCs w:val="24"/>
          <w:lang/>
        </w:rPr>
      </w:pPr>
      <w:r w:rsidRPr="00304E2D">
        <w:rPr>
          <w:rFonts w:ascii="Times New Roman" w:hAnsi="Times New Roman"/>
          <w:spacing w:val="-4"/>
          <w:sz w:val="24"/>
          <w:szCs w:val="24"/>
          <w:lang/>
        </w:rPr>
        <w:t>(пункт 8.1.34 распространяется только на договоры поставки Оборудования, входящего в состав РУ).</w:t>
      </w:r>
    </w:p>
    <w:p w:rsidR="00F9360E" w:rsidRPr="00304E2D" w:rsidRDefault="00F9360E" w:rsidP="000F2279">
      <w:pPr>
        <w:pStyle w:val="31"/>
        <w:ind w:firstLine="709"/>
        <w:rPr>
          <w:rFonts w:ascii="Times New Roman" w:hAnsi="Times New Roman"/>
          <w:spacing w:val="-4"/>
          <w:sz w:val="24"/>
          <w:szCs w:val="24"/>
          <w:lang/>
        </w:rPr>
      </w:pPr>
      <w:r w:rsidRPr="00304E2D">
        <w:rPr>
          <w:rFonts w:ascii="Times New Roman" w:hAnsi="Times New Roman"/>
          <w:spacing w:val="-4"/>
          <w:sz w:val="24"/>
          <w:szCs w:val="24"/>
          <w:lang/>
        </w:rPr>
        <w:t>8.1.35. Выполнять иные обязанности, предусмотренные настоящим Договором.</w:t>
      </w:r>
    </w:p>
    <w:p w:rsidR="00F9360E" w:rsidRPr="00FC78C1" w:rsidRDefault="00F9360E" w:rsidP="000F2279">
      <w:pPr>
        <w:pStyle w:val="BodyTextIndent3"/>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F9360E" w:rsidRDefault="00F9360E" w:rsidP="000F2279">
      <w:pPr>
        <w:pStyle w:val="BodyTextIndent3"/>
        <w:tabs>
          <w:tab w:val="left" w:pos="0"/>
          <w:tab w:val="num" w:pos="1620"/>
        </w:tabs>
        <w:spacing w:after="0"/>
        <w:ind w:left="0" w:firstLine="709"/>
        <w:jc w:val="both"/>
        <w:rPr>
          <w:sz w:val="24"/>
          <w:szCs w:val="24"/>
        </w:rPr>
      </w:pPr>
      <w:r>
        <w:rPr>
          <w:spacing w:val="-4"/>
          <w:sz w:val="24"/>
          <w:szCs w:val="24"/>
        </w:rPr>
        <w:t xml:space="preserve">8.2.1. </w:t>
      </w:r>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9360E" w:rsidRPr="00820DBB" w:rsidRDefault="00F9360E" w:rsidP="000F2279">
      <w:pPr>
        <w:pStyle w:val="BodyTextIndent3"/>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F9360E" w:rsidRPr="00FF3A6B" w:rsidRDefault="00F9360E" w:rsidP="000F2279">
      <w:pPr>
        <w:pStyle w:val="BodyTextIndent3"/>
        <w:tabs>
          <w:tab w:val="left" w:pos="0"/>
        </w:tabs>
        <w:spacing w:after="0"/>
        <w:ind w:left="0" w:firstLine="709"/>
        <w:jc w:val="both"/>
        <w:rPr>
          <w:sz w:val="24"/>
          <w:szCs w:val="24"/>
        </w:rPr>
      </w:pPr>
      <w:r>
        <w:rPr>
          <w:sz w:val="24"/>
          <w:szCs w:val="24"/>
        </w:rPr>
        <w:t xml:space="preserve">8.4. </w:t>
      </w:r>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xml:space="preserve">,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F9360E" w:rsidRPr="00FF3A6B" w:rsidRDefault="00F9360E" w:rsidP="000F2279">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F9360E" w:rsidRPr="00C61AF0" w:rsidRDefault="00F9360E" w:rsidP="000F2279">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xml:space="preserve">№ 1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F9360E" w:rsidRPr="005813F0" w:rsidRDefault="00F9360E" w:rsidP="000F2279">
      <w:pPr>
        <w:pStyle w:val="BodyTextIndent3"/>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F9360E" w:rsidRPr="005813F0" w:rsidRDefault="00F9360E" w:rsidP="000F2279">
      <w:pPr>
        <w:pStyle w:val="BodyTextIndent3"/>
        <w:tabs>
          <w:tab w:val="left" w:pos="0"/>
        </w:tabs>
        <w:spacing w:after="0"/>
        <w:ind w:left="0" w:firstLine="709"/>
        <w:jc w:val="both"/>
      </w:pPr>
    </w:p>
    <w:p w:rsidR="00F9360E" w:rsidRPr="001E65A1" w:rsidRDefault="00F9360E" w:rsidP="000F227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F9360E" w:rsidRPr="001E65A1" w:rsidRDefault="00F9360E" w:rsidP="000F2279">
      <w:pPr>
        <w:tabs>
          <w:tab w:val="left" w:pos="0"/>
        </w:tabs>
        <w:ind w:firstLine="709"/>
        <w:jc w:val="center"/>
        <w:rPr>
          <w:b/>
        </w:rPr>
      </w:pPr>
    </w:p>
    <w:p w:rsidR="00F9360E" w:rsidRPr="00E90B69" w:rsidRDefault="00F9360E" w:rsidP="000F2279">
      <w:pPr>
        <w:pStyle w:val="BodyText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9360E" w:rsidRDefault="00F9360E" w:rsidP="000F2279">
      <w:pPr>
        <w:pStyle w:val="BodyText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F9360E" w:rsidRDefault="00F9360E" w:rsidP="000F2279">
      <w:pPr>
        <w:pStyle w:val="BodyText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F9360E" w:rsidRDefault="00F9360E" w:rsidP="000F2279">
      <w:pPr>
        <w:pStyle w:val="BodyText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9360E" w:rsidRPr="00AF3D11" w:rsidRDefault="00F9360E" w:rsidP="000F2279">
      <w:pPr>
        <w:ind w:firstLine="708"/>
        <w:jc w:val="both"/>
      </w:pPr>
      <w:r w:rsidRPr="00AF3D11">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F9360E" w:rsidRDefault="00F9360E" w:rsidP="000F2279">
      <w:pPr>
        <w:pStyle w:val="BodyText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9360E" w:rsidRPr="004D76DE" w:rsidRDefault="00F9360E" w:rsidP="000F2279">
      <w:pPr>
        <w:pStyle w:val="BodyText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F9360E" w:rsidRPr="003A176A" w:rsidRDefault="00F9360E" w:rsidP="000F2279">
      <w:pPr>
        <w:pStyle w:val="BodyText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F9360E" w:rsidRDefault="00F9360E" w:rsidP="000F2279">
      <w:pPr>
        <w:pStyle w:val="BodyText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F9360E" w:rsidRDefault="00F9360E" w:rsidP="000F2279">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F9360E" w:rsidRDefault="00F9360E" w:rsidP="000F2279">
      <w:pPr>
        <w:pStyle w:val="BodyText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F9360E" w:rsidRPr="00D91358" w:rsidRDefault="00F9360E" w:rsidP="000F2279">
      <w:pPr>
        <w:pStyle w:val="BodyText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9360E" w:rsidRPr="00D52052" w:rsidRDefault="00F9360E" w:rsidP="000F2279">
      <w:pPr>
        <w:pStyle w:val="BodyText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F9360E" w:rsidRPr="00D52052" w:rsidRDefault="00F9360E" w:rsidP="000F2279">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F9360E" w:rsidRPr="00D52052" w:rsidRDefault="00F9360E" w:rsidP="000F2279">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F9360E" w:rsidRPr="00D52052" w:rsidRDefault="00F9360E" w:rsidP="000F2279">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F9360E" w:rsidRPr="00D52052" w:rsidRDefault="00F9360E" w:rsidP="000F2279">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9360E" w:rsidRPr="00D52052" w:rsidRDefault="00F9360E" w:rsidP="000F2279">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F9360E" w:rsidRPr="00D52052" w:rsidRDefault="00F9360E" w:rsidP="000F2279">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F9360E" w:rsidRDefault="00F9360E" w:rsidP="000F2279">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F9360E" w:rsidRDefault="00F9360E" w:rsidP="000F2279">
      <w:pPr>
        <w:pStyle w:val="BodyText3"/>
        <w:tabs>
          <w:tab w:val="left" w:pos="0"/>
          <w:tab w:val="left" w:pos="142"/>
        </w:tabs>
        <w:suppressAutoHyphens/>
        <w:ind w:firstLine="720"/>
        <w:jc w:val="both"/>
        <w:rPr>
          <w:sz w:val="24"/>
          <w:szCs w:val="24"/>
        </w:rPr>
      </w:pPr>
      <w:r>
        <w:rPr>
          <w:sz w:val="24"/>
          <w:szCs w:val="24"/>
        </w:rPr>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F9360E" w:rsidRPr="00062891" w:rsidRDefault="00F9360E" w:rsidP="000F2279">
      <w:pPr>
        <w:pStyle w:val="BodyText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F9360E" w:rsidRPr="00062891" w:rsidRDefault="00F9360E" w:rsidP="000F2279">
      <w:pPr>
        <w:pStyle w:val="BodyText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3" w:history="1">
        <w:r w:rsidRPr="00062891">
          <w:rPr>
            <w:rStyle w:val="Hyperlink"/>
            <w:sz w:val="24"/>
            <w:szCs w:val="24"/>
            <w:lang w:val="en-US"/>
          </w:rPr>
          <w:t>kuraes</w:t>
        </w:r>
        <w:r w:rsidRPr="00062891">
          <w:rPr>
            <w:rStyle w:val="Hyperlink"/>
            <w:sz w:val="24"/>
            <w:szCs w:val="24"/>
          </w:rPr>
          <w:t>@</w:t>
        </w:r>
        <w:r w:rsidRPr="00062891">
          <w:rPr>
            <w:rStyle w:val="Hyperlink"/>
            <w:sz w:val="24"/>
            <w:szCs w:val="24"/>
            <w:lang w:val="en-US"/>
          </w:rPr>
          <w:t>niaep</w:t>
        </w:r>
        <w:r w:rsidRPr="00062891">
          <w:rPr>
            <w:rStyle w:val="Hyperlink"/>
            <w:sz w:val="24"/>
            <w:szCs w:val="24"/>
          </w:rPr>
          <w:t>.</w:t>
        </w:r>
        <w:r w:rsidRPr="00062891">
          <w:rPr>
            <w:rStyle w:val="Hyperlink"/>
            <w:sz w:val="24"/>
            <w:szCs w:val="24"/>
            <w:lang w:val="en-US"/>
          </w:rPr>
          <w:t>ru</w:t>
        </w:r>
      </w:hyperlink>
      <w:r w:rsidRPr="00062891">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F9360E" w:rsidRPr="00062891" w:rsidRDefault="00F9360E" w:rsidP="000F2279">
      <w:pPr>
        <w:pStyle w:val="BodyText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F9360E" w:rsidRPr="00D52052" w:rsidRDefault="00F9360E" w:rsidP="000F2279">
      <w:pPr>
        <w:pStyle w:val="BodyText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с </w:t>
      </w:r>
      <w:r>
        <w:rPr>
          <w:sz w:val="24"/>
          <w:szCs w:val="24"/>
        </w:rPr>
        <w:t xml:space="preserve"> со Спецификациями № 1 и № 2 (Приложения № 1.1 м № 1.2 </w:t>
      </w:r>
      <w:r w:rsidRPr="00D55FB6">
        <w:rPr>
          <w:sz w:val="24"/>
          <w:szCs w:val="24"/>
        </w:rPr>
        <w:t>к Договору</w:t>
      </w:r>
      <w:r>
        <w:rPr>
          <w:sz w:val="24"/>
          <w:szCs w:val="24"/>
        </w:rPr>
        <w:t>)</w:t>
      </w:r>
      <w:r w:rsidRPr="00D55FB6">
        <w:rPr>
          <w:sz w:val="24"/>
          <w:szCs w:val="24"/>
        </w:rPr>
        <w:t>;</w:t>
      </w:r>
    </w:p>
    <w:p w:rsidR="00F9360E" w:rsidRPr="00D55FB6" w:rsidRDefault="00F9360E" w:rsidP="000F227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9360E" w:rsidRPr="00E531FD" w:rsidRDefault="00F9360E" w:rsidP="000F2279">
      <w:pPr>
        <w:pStyle w:val="BodyText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F9360E" w:rsidRPr="009E4548" w:rsidRDefault="00F9360E" w:rsidP="000F2279">
      <w:pPr>
        <w:pStyle w:val="BodyText3"/>
        <w:tabs>
          <w:tab w:val="left" w:pos="0"/>
        </w:tabs>
        <w:suppressAutoHyphens/>
        <w:ind w:firstLine="709"/>
        <w:jc w:val="both"/>
        <w:rPr>
          <w:sz w:val="24"/>
          <w:szCs w:val="24"/>
        </w:rPr>
      </w:pPr>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F9360E" w:rsidRDefault="00F9360E" w:rsidP="000F2279">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F9360E" w:rsidRDefault="00F9360E" w:rsidP="000F2279">
      <w:pPr>
        <w:pStyle w:val="BodyText3"/>
        <w:tabs>
          <w:tab w:val="left" w:pos="0"/>
        </w:tabs>
        <w:suppressAutoHyphens/>
        <w:ind w:firstLine="709"/>
        <w:jc w:val="both"/>
        <w:rPr>
          <w:sz w:val="24"/>
          <w:szCs w:val="24"/>
        </w:rPr>
      </w:pPr>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
    <w:p w:rsidR="00F9360E" w:rsidRPr="00D60BBF" w:rsidRDefault="00F9360E" w:rsidP="000F2279">
      <w:pPr>
        <w:pStyle w:val="BodyText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F9360E" w:rsidRPr="008055C9" w:rsidRDefault="00F9360E" w:rsidP="000F2279">
      <w:pPr>
        <w:pStyle w:val="BodyText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F9360E" w:rsidRDefault="00F9360E" w:rsidP="000F227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F9360E" w:rsidRDefault="00F9360E" w:rsidP="000F2279">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F9360E" w:rsidRDefault="00F9360E" w:rsidP="000F2279">
      <w:pPr>
        <w:pStyle w:val="BodyText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F9360E" w:rsidRPr="009A69FF" w:rsidRDefault="00F9360E" w:rsidP="000F2279">
      <w:pPr>
        <w:pStyle w:val="BodyText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9360E" w:rsidRPr="009A69FF" w:rsidRDefault="00F9360E" w:rsidP="000F2279">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9360E" w:rsidRPr="00D03AD8" w:rsidRDefault="00F9360E" w:rsidP="000F2279">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9360E" w:rsidRPr="001E65A1" w:rsidRDefault="00F9360E" w:rsidP="000F2279">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w:t>
      </w:r>
      <w:r>
        <w:t>Грузополучателя</w:t>
      </w:r>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9360E" w:rsidRPr="001E65A1" w:rsidRDefault="00F9360E" w:rsidP="000F2279">
      <w:pPr>
        <w:ind w:left="120" w:firstLine="600"/>
        <w:jc w:val="both"/>
      </w:pPr>
    </w:p>
    <w:p w:rsidR="00F9360E" w:rsidRPr="001E65A1" w:rsidRDefault="00F9360E" w:rsidP="000F2279">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F9360E" w:rsidRPr="001E65A1" w:rsidRDefault="00F9360E" w:rsidP="000F2279">
      <w:pPr>
        <w:tabs>
          <w:tab w:val="left" w:pos="0"/>
        </w:tabs>
        <w:ind w:firstLine="709"/>
        <w:jc w:val="center"/>
        <w:rPr>
          <w:b/>
          <w:color w:val="000000"/>
        </w:rPr>
      </w:pPr>
    </w:p>
    <w:p w:rsidR="00F9360E" w:rsidRDefault="00F9360E" w:rsidP="000F2279">
      <w:pPr>
        <w:pStyle w:val="21"/>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F9360E" w:rsidRPr="00D60BBF" w:rsidRDefault="00F9360E" w:rsidP="000F2279">
      <w:pPr>
        <w:pStyle w:val="BodyText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F9360E" w:rsidRPr="004C32AF" w:rsidRDefault="00F9360E" w:rsidP="000F2279">
      <w:pPr>
        <w:pStyle w:val="21"/>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F9360E" w:rsidRPr="00C25DA2" w:rsidRDefault="00F9360E" w:rsidP="000F2279">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F9360E" w:rsidRDefault="00F9360E" w:rsidP="000F2279">
      <w:pPr>
        <w:pStyle w:val="21"/>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F9360E" w:rsidRDefault="00F9360E" w:rsidP="000F2279">
      <w:pPr>
        <w:pStyle w:val="21"/>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F9360E" w:rsidRDefault="00F9360E" w:rsidP="000F2279">
      <w:pPr>
        <w:pStyle w:val="21"/>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F9360E" w:rsidRPr="0077391C" w:rsidRDefault="00F9360E" w:rsidP="000F2279">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F9360E" w:rsidRDefault="00F9360E" w:rsidP="000F2279">
      <w:pPr>
        <w:pStyle w:val="BodyTextIndent"/>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F9360E" w:rsidRDefault="00F9360E" w:rsidP="000F2279">
      <w:pPr>
        <w:pStyle w:val="BodyTextIndent"/>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F9360E" w:rsidRPr="007E56AC" w:rsidRDefault="00F9360E" w:rsidP="000F2279">
      <w:pPr>
        <w:pStyle w:val="BodyTextIndent"/>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9360E" w:rsidRDefault="00F9360E" w:rsidP="000F2279">
      <w:pPr>
        <w:pStyle w:val="BodyTextIndent"/>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9360E" w:rsidRDefault="00F9360E" w:rsidP="000F2279">
      <w:pPr>
        <w:pStyle w:val="BodyTextIndent"/>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F9360E" w:rsidRDefault="00F9360E" w:rsidP="000F2279">
      <w:pPr>
        <w:pStyle w:val="BodyTextIndent"/>
        <w:widowControl w:val="0"/>
        <w:tabs>
          <w:tab w:val="left" w:pos="0"/>
        </w:tabs>
        <w:suppressAutoHyphens/>
        <w:spacing w:after="0"/>
        <w:ind w:left="0" w:firstLine="709"/>
        <w:jc w:val="both"/>
        <w:rPr>
          <w:bCs/>
          <w:color w:val="000000"/>
        </w:rPr>
      </w:pPr>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F9360E" w:rsidRDefault="00F9360E" w:rsidP="000F2279">
      <w:pPr>
        <w:pStyle w:val="BodyTextIndent"/>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9360E" w:rsidRPr="00086B2C" w:rsidRDefault="00F9360E" w:rsidP="000F2279">
      <w:pPr>
        <w:pStyle w:val="BodyTextIndent"/>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9360E" w:rsidRDefault="00F9360E" w:rsidP="000F2279">
      <w:pPr>
        <w:pStyle w:val="BodyTextIndent"/>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9360E" w:rsidRPr="00983CF2" w:rsidRDefault="00F9360E" w:rsidP="000F2279">
      <w:pPr>
        <w:pStyle w:val="BodyTextIndent"/>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F9360E" w:rsidRDefault="00F9360E" w:rsidP="000F2279">
      <w:pPr>
        <w:pStyle w:val="BodyTextIndent"/>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F9360E" w:rsidRDefault="00F9360E" w:rsidP="000F2279">
      <w:pPr>
        <w:pStyle w:val="BodyTextIndent"/>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F9360E" w:rsidRDefault="00F9360E" w:rsidP="000F2279">
      <w:pPr>
        <w:pStyle w:val="BodyTextIndent"/>
        <w:widowControl w:val="0"/>
        <w:tabs>
          <w:tab w:val="left" w:pos="0"/>
          <w:tab w:val="left" w:pos="540"/>
        </w:tabs>
        <w:suppressAutoHyphens/>
        <w:spacing w:after="0"/>
        <w:ind w:left="0" w:firstLine="709"/>
        <w:jc w:val="both"/>
        <w:rPr>
          <w:bCs/>
          <w:color w:val="000000"/>
        </w:rPr>
      </w:pPr>
      <w:r>
        <w:rPr>
          <w:bCs/>
          <w:color w:val="000000"/>
        </w:rPr>
        <w:t>в 7-ми дневный срок провести переговоры по урегулированию разногласий.</w:t>
      </w:r>
    </w:p>
    <w:p w:rsidR="00F9360E" w:rsidRDefault="00F9360E" w:rsidP="000F2279">
      <w:pPr>
        <w:pStyle w:val="BodyTextIndent"/>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F9360E" w:rsidRPr="007E56AC" w:rsidRDefault="00F9360E" w:rsidP="000F2279">
      <w:pPr>
        <w:pStyle w:val="BodyTextIndent"/>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F9360E" w:rsidRDefault="00F9360E" w:rsidP="000F2279">
      <w:pPr>
        <w:pStyle w:val="BodyTextIndent"/>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F9360E" w:rsidRPr="00DA4835" w:rsidRDefault="00F9360E" w:rsidP="000F2279">
      <w:pPr>
        <w:pStyle w:val="BodyTextIndent"/>
        <w:widowControl w:val="0"/>
        <w:tabs>
          <w:tab w:val="left" w:pos="0"/>
          <w:tab w:val="left" w:pos="540"/>
        </w:tabs>
        <w:suppressAutoHyphens/>
        <w:spacing w:after="0"/>
        <w:ind w:left="0" w:firstLine="709"/>
        <w:jc w:val="both"/>
        <w:rPr>
          <w:bCs/>
          <w:color w:val="000000"/>
        </w:rPr>
      </w:pPr>
      <w:r>
        <w:rPr>
          <w:bCs/>
          <w:color w:val="000000"/>
        </w:rPr>
        <w:t>10.9.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F9360E" w:rsidRPr="00FF4FA3" w:rsidRDefault="00F9360E" w:rsidP="000F2279">
      <w:pPr>
        <w:pStyle w:val="BodyTextIndent"/>
        <w:widowControl w:val="0"/>
        <w:tabs>
          <w:tab w:val="left" w:pos="0"/>
        </w:tabs>
        <w:suppressAutoHyphens/>
        <w:spacing w:after="0"/>
        <w:ind w:left="0" w:firstLine="709"/>
        <w:jc w:val="both"/>
        <w:rPr>
          <w:bCs/>
          <w:color w:val="000000"/>
        </w:rPr>
      </w:pPr>
      <w:r>
        <w:rPr>
          <w:bCs/>
          <w:color w:val="000000"/>
        </w:rPr>
        <w:t>10.10</w:t>
      </w:r>
      <w:r w:rsidRPr="00FF4FA3">
        <w:rPr>
          <w:bCs/>
          <w:color w:val="000000"/>
        </w:rPr>
        <w:t xml:space="preserve">.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w:t>
      </w:r>
      <w:r>
        <w:rPr>
          <w:bCs/>
          <w:color w:val="000000"/>
        </w:rPr>
        <w:t>установлен Покупателем</w:t>
      </w:r>
      <w:r w:rsidRPr="00FF4FA3">
        <w:rPr>
          <w:bCs/>
          <w:color w:val="000000"/>
        </w:rPr>
        <w:t>.</w:t>
      </w:r>
    </w:p>
    <w:p w:rsidR="00F9360E" w:rsidRPr="001E65A1" w:rsidRDefault="00F9360E" w:rsidP="000F227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F9360E" w:rsidRPr="001E65A1" w:rsidRDefault="00F9360E" w:rsidP="000F2279">
      <w:pPr>
        <w:shd w:val="clear" w:color="auto" w:fill="FFFFFF"/>
        <w:tabs>
          <w:tab w:val="left" w:pos="0"/>
        </w:tabs>
        <w:ind w:left="3360" w:firstLine="709"/>
        <w:jc w:val="both"/>
        <w:rPr>
          <w:b/>
          <w:bCs/>
          <w:spacing w:val="-1"/>
        </w:rPr>
      </w:pPr>
    </w:p>
    <w:p w:rsidR="00F9360E" w:rsidRPr="0077391C" w:rsidRDefault="00F9360E" w:rsidP="000F227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F9360E" w:rsidRPr="0077391C" w:rsidRDefault="00F9360E" w:rsidP="000F2279">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F9360E" w:rsidRPr="0077391C" w:rsidRDefault="00F9360E" w:rsidP="000F2279">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F9360E" w:rsidRPr="0077391C" w:rsidRDefault="00F9360E" w:rsidP="000F2279">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F9360E" w:rsidRPr="0077391C" w:rsidRDefault="00F9360E" w:rsidP="000F227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F9360E" w:rsidRPr="00086A7F" w:rsidRDefault="00F9360E" w:rsidP="000F227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F9360E" w:rsidRDefault="00F9360E" w:rsidP="000F2279">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F9360E" w:rsidRPr="004624F7" w:rsidRDefault="00F9360E" w:rsidP="000F2279">
      <w:pPr>
        <w:shd w:val="clear" w:color="auto" w:fill="FFFFFF"/>
        <w:tabs>
          <w:tab w:val="left" w:pos="0"/>
          <w:tab w:val="left" w:pos="1128"/>
        </w:tabs>
        <w:ind w:left="14" w:right="38" w:firstLine="709"/>
        <w:jc w:val="both"/>
        <w:rPr>
          <w:bCs/>
          <w:i/>
          <w:spacing w:val="-1"/>
        </w:rPr>
      </w:pPr>
      <w:r w:rsidRPr="004624F7">
        <w:rPr>
          <w:bCs/>
          <w:i/>
          <w:spacing w:val="-1"/>
        </w:rPr>
        <w:t>А. Дл</w:t>
      </w:r>
      <w:r>
        <w:rPr>
          <w:bCs/>
          <w:i/>
          <w:spacing w:val="-1"/>
        </w:rPr>
        <w:t xml:space="preserve">я энергоблока № 1 Курской АЭС-2 </w:t>
      </w:r>
      <w:r w:rsidRPr="00304E2D">
        <w:rPr>
          <w:b/>
          <w:bCs/>
          <w:i/>
          <w:spacing w:val="-1"/>
        </w:rPr>
        <w:t>31.03.2022 г</w:t>
      </w:r>
      <w:r>
        <w:rPr>
          <w:bCs/>
          <w:i/>
          <w:spacing w:val="-1"/>
        </w:rPr>
        <w:t>.</w:t>
      </w:r>
    </w:p>
    <w:p w:rsidR="00F9360E" w:rsidRPr="004624F7" w:rsidRDefault="00F9360E" w:rsidP="000F2279">
      <w:pPr>
        <w:shd w:val="clear" w:color="auto" w:fill="FFFFFF"/>
        <w:tabs>
          <w:tab w:val="left" w:pos="0"/>
          <w:tab w:val="left" w:pos="1128"/>
        </w:tabs>
        <w:ind w:left="14" w:right="38" w:firstLine="709"/>
        <w:jc w:val="both"/>
        <w:rPr>
          <w:bCs/>
          <w:i/>
          <w:spacing w:val="-1"/>
        </w:rPr>
      </w:pPr>
      <w:r w:rsidRPr="004624F7">
        <w:rPr>
          <w:bCs/>
          <w:i/>
          <w:spacing w:val="-1"/>
        </w:rPr>
        <w:t>В. Дл</w:t>
      </w:r>
      <w:r>
        <w:rPr>
          <w:bCs/>
          <w:i/>
          <w:spacing w:val="-1"/>
        </w:rPr>
        <w:t xml:space="preserve">я энергоблока № 2 Курской АЭС-2 </w:t>
      </w:r>
      <w:r w:rsidRPr="00304E2D">
        <w:rPr>
          <w:b/>
          <w:bCs/>
          <w:i/>
          <w:spacing w:val="-1"/>
        </w:rPr>
        <w:t>25.11.2023 г.</w:t>
      </w:r>
    </w:p>
    <w:p w:rsidR="00F9360E" w:rsidRDefault="00F9360E" w:rsidP="000F2279">
      <w:pPr>
        <w:shd w:val="clear" w:color="auto" w:fill="FFFFFF"/>
        <w:tabs>
          <w:tab w:val="left" w:pos="0"/>
          <w:tab w:val="left" w:pos="1128"/>
        </w:tabs>
        <w:ind w:left="14" w:right="38" w:firstLine="709"/>
        <w:jc w:val="both"/>
        <w:rPr>
          <w:b/>
          <w:bCs/>
          <w:spacing w:val="-1"/>
        </w:rPr>
      </w:pPr>
    </w:p>
    <w:p w:rsidR="00F9360E" w:rsidRDefault="00F9360E" w:rsidP="000F227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F9360E" w:rsidRPr="001E65A1" w:rsidRDefault="00F9360E" w:rsidP="000F2279">
      <w:pPr>
        <w:shd w:val="clear" w:color="auto" w:fill="FFFFFF"/>
        <w:tabs>
          <w:tab w:val="left" w:pos="0"/>
          <w:tab w:val="left" w:pos="1128"/>
        </w:tabs>
        <w:ind w:left="14" w:right="38" w:firstLine="709"/>
        <w:jc w:val="center"/>
        <w:rPr>
          <w:b/>
          <w:bCs/>
          <w:spacing w:val="-1"/>
        </w:rPr>
      </w:pPr>
    </w:p>
    <w:p w:rsidR="00F9360E" w:rsidRDefault="00F9360E" w:rsidP="000F2279">
      <w:pPr>
        <w:pStyle w:val="BodyText"/>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F9360E" w:rsidRDefault="00F9360E" w:rsidP="000F2279">
      <w:pPr>
        <w:pStyle w:val="BodyText"/>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F9360E" w:rsidRPr="00191527" w:rsidRDefault="00F9360E" w:rsidP="000F2279">
      <w:pPr>
        <w:pStyle w:val="BodyText"/>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F9360E" w:rsidRPr="001E65A1" w:rsidRDefault="00F9360E" w:rsidP="000F2279">
      <w:pPr>
        <w:pStyle w:val="BodyText"/>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9360E" w:rsidRDefault="00F9360E" w:rsidP="000F2279">
      <w:pPr>
        <w:pStyle w:val="BodyText"/>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9360E" w:rsidRDefault="00F9360E" w:rsidP="000F2279">
      <w:pPr>
        <w:pStyle w:val="BodyText"/>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F9360E" w:rsidRDefault="00F9360E" w:rsidP="000F2279">
      <w:pPr>
        <w:pStyle w:val="BodyText"/>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F9360E" w:rsidRDefault="00F9360E" w:rsidP="000F2279">
      <w:pPr>
        <w:pStyle w:val="BodyText"/>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9360E" w:rsidRDefault="00F9360E" w:rsidP="000F2279">
      <w:pPr>
        <w:pStyle w:val="BodyText"/>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9360E" w:rsidRPr="0022248B" w:rsidRDefault="00F9360E" w:rsidP="000F2279">
      <w:pPr>
        <w:numPr>
          <w:ilvl w:val="1"/>
          <w:numId w:val="11"/>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F9360E" w:rsidRPr="00AD557B" w:rsidRDefault="00F9360E" w:rsidP="000F2279">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F9360E" w:rsidRDefault="00F9360E" w:rsidP="000F2279">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F9360E" w:rsidRDefault="00F9360E" w:rsidP="000F2279">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F9360E" w:rsidRPr="00400BF1" w:rsidRDefault="00F9360E" w:rsidP="000F2279">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F9360E" w:rsidRPr="00400BF1" w:rsidRDefault="00F9360E" w:rsidP="000F2279">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F9360E" w:rsidRPr="00400BF1" w:rsidRDefault="00F9360E" w:rsidP="000F2279">
      <w:pPr>
        <w:tabs>
          <w:tab w:val="left" w:pos="0"/>
        </w:tabs>
        <w:spacing w:line="240" w:lineRule="atLeast"/>
        <w:ind w:firstLine="709"/>
        <w:jc w:val="both"/>
      </w:pPr>
      <w:r w:rsidRPr="00400BF1">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F9360E" w:rsidRDefault="00F9360E" w:rsidP="000F2279">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F9360E" w:rsidRDefault="00F9360E" w:rsidP="000F2279">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F9360E" w:rsidRDefault="00F9360E" w:rsidP="000F2279">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F9360E" w:rsidRDefault="00F9360E" w:rsidP="000F2279">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F9360E" w:rsidRDefault="00F9360E" w:rsidP="000F2279">
      <w:pPr>
        <w:tabs>
          <w:tab w:val="left" w:pos="0"/>
        </w:tabs>
        <w:spacing w:line="240" w:lineRule="atLeast"/>
        <w:ind w:firstLine="709"/>
        <w:jc w:val="both"/>
      </w:pPr>
      <w:r>
        <w:t>12.19. 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F9360E" w:rsidRPr="00C61AF0" w:rsidRDefault="00F9360E" w:rsidP="000F2279">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F9360E" w:rsidRPr="00573620" w:rsidRDefault="00F9360E" w:rsidP="000F2279">
      <w:pPr>
        <w:tabs>
          <w:tab w:val="left" w:pos="0"/>
        </w:tabs>
        <w:spacing w:line="240" w:lineRule="atLeast"/>
        <w:ind w:firstLine="709"/>
        <w:jc w:val="both"/>
      </w:pPr>
      <w:r w:rsidRPr="00820DBB">
        <w:t>12</w:t>
      </w:r>
      <w:r>
        <w:t xml:space="preserve">.20. </w:t>
      </w:r>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F9360E" w:rsidRPr="00D8008F" w:rsidRDefault="00F9360E" w:rsidP="000F2279">
      <w:pPr>
        <w:tabs>
          <w:tab w:val="left" w:pos="0"/>
        </w:tabs>
        <w:spacing w:line="240" w:lineRule="atLeast"/>
        <w:ind w:firstLine="709"/>
        <w:jc w:val="both"/>
      </w:pPr>
    </w:p>
    <w:p w:rsidR="00F9360E" w:rsidRPr="001E65A1" w:rsidRDefault="00F9360E" w:rsidP="000F227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F9360E" w:rsidRPr="001E65A1" w:rsidRDefault="00F9360E" w:rsidP="000F2279">
      <w:pPr>
        <w:shd w:val="clear" w:color="auto" w:fill="FFFFFF"/>
        <w:tabs>
          <w:tab w:val="left" w:pos="0"/>
        </w:tabs>
        <w:ind w:firstLine="709"/>
        <w:jc w:val="center"/>
        <w:rPr>
          <w:b/>
          <w:bCs/>
          <w:spacing w:val="-1"/>
        </w:rPr>
      </w:pPr>
    </w:p>
    <w:p w:rsidR="00F9360E" w:rsidRDefault="00F9360E" w:rsidP="000F2279">
      <w:pPr>
        <w:pStyle w:val="21"/>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F9360E" w:rsidRDefault="00F9360E" w:rsidP="000F2279">
      <w:pPr>
        <w:pStyle w:val="21"/>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F9360E" w:rsidRDefault="00F9360E" w:rsidP="000F2279">
      <w:pPr>
        <w:pStyle w:val="BodyTextIndent3"/>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F9360E" w:rsidRDefault="00F9360E" w:rsidP="000F2279">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9360E" w:rsidRPr="0077391C" w:rsidRDefault="00F9360E" w:rsidP="000F227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F9360E" w:rsidRDefault="00F9360E" w:rsidP="000F227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F9360E" w:rsidRPr="0077391C" w:rsidRDefault="00F9360E" w:rsidP="000F227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9360E" w:rsidRPr="0077391C" w:rsidRDefault="00F9360E" w:rsidP="000F227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F9360E" w:rsidRPr="0077391C" w:rsidRDefault="00F9360E" w:rsidP="000F227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F9360E" w:rsidRPr="0077391C" w:rsidRDefault="00F9360E" w:rsidP="000F227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F9360E" w:rsidRDefault="00F9360E" w:rsidP="000F227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F9360E" w:rsidRPr="00B5337B" w:rsidRDefault="00F9360E" w:rsidP="000F2279">
      <w:pPr>
        <w:shd w:val="clear" w:color="auto" w:fill="FFFFFF"/>
        <w:tabs>
          <w:tab w:val="left" w:pos="0"/>
        </w:tabs>
        <w:ind w:firstLine="709"/>
        <w:jc w:val="center"/>
        <w:rPr>
          <w:b/>
          <w:bCs/>
          <w:spacing w:val="-1"/>
        </w:rPr>
      </w:pPr>
    </w:p>
    <w:p w:rsidR="00F9360E" w:rsidRDefault="00F9360E" w:rsidP="000F227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F9360E" w:rsidRPr="004C66B6" w:rsidRDefault="00F9360E" w:rsidP="000F2279">
      <w:pPr>
        <w:shd w:val="clear" w:color="auto" w:fill="FFFFFF"/>
        <w:tabs>
          <w:tab w:val="left" w:pos="0"/>
        </w:tabs>
        <w:ind w:left="2611" w:firstLine="709"/>
        <w:jc w:val="both"/>
        <w:rPr>
          <w:b/>
          <w:bCs/>
          <w:spacing w:val="-1"/>
          <w:lang w:val="en-US"/>
        </w:rPr>
      </w:pPr>
    </w:p>
    <w:p w:rsidR="00F9360E" w:rsidRPr="0077391C" w:rsidRDefault="00F9360E" w:rsidP="000F227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F9360E" w:rsidRPr="0077391C" w:rsidRDefault="00F9360E" w:rsidP="000F227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F9360E" w:rsidRPr="0077391C" w:rsidRDefault="00F9360E" w:rsidP="000F227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9360E" w:rsidRPr="0070162B" w:rsidRDefault="00F9360E" w:rsidP="000F227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9360E" w:rsidRDefault="00F9360E" w:rsidP="000F2279">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F9360E" w:rsidRPr="004C66B6" w:rsidRDefault="00F9360E" w:rsidP="000F2279">
      <w:pPr>
        <w:shd w:val="clear" w:color="auto" w:fill="FFFFFF"/>
        <w:tabs>
          <w:tab w:val="left" w:pos="0"/>
        </w:tabs>
        <w:ind w:left="3490" w:firstLine="709"/>
        <w:jc w:val="both"/>
        <w:rPr>
          <w:b/>
          <w:bCs/>
          <w:spacing w:val="-1"/>
          <w:lang w:val="en-US"/>
        </w:rPr>
      </w:pPr>
    </w:p>
    <w:p w:rsidR="00F9360E" w:rsidRPr="0077391C" w:rsidRDefault="00F9360E" w:rsidP="000F227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F9360E" w:rsidRPr="0077391C" w:rsidRDefault="00F9360E" w:rsidP="000F2279">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F9360E" w:rsidRDefault="00F9360E" w:rsidP="000F227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9360E" w:rsidRDefault="00F9360E" w:rsidP="000F2279">
      <w:pPr>
        <w:shd w:val="clear" w:color="auto" w:fill="FFFFFF"/>
        <w:tabs>
          <w:tab w:val="left" w:pos="0"/>
        </w:tabs>
        <w:ind w:left="14" w:right="34" w:firstLine="709"/>
        <w:jc w:val="both"/>
        <w:rPr>
          <w:u w:val="single"/>
        </w:rPr>
      </w:pPr>
      <w:r>
        <w:rPr>
          <w:u w:val="single"/>
        </w:rPr>
        <w:t>1 вариант</w:t>
      </w:r>
    </w:p>
    <w:p w:rsidR="00F9360E" w:rsidRDefault="00F9360E" w:rsidP="000F227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F9360E" w:rsidRDefault="00F9360E" w:rsidP="000F2279">
      <w:pPr>
        <w:shd w:val="clear" w:color="auto" w:fill="FFFFFF"/>
        <w:tabs>
          <w:tab w:val="left" w:pos="0"/>
        </w:tabs>
        <w:ind w:left="14" w:right="34" w:firstLine="709"/>
        <w:jc w:val="both"/>
        <w:rPr>
          <w:u w:val="single"/>
        </w:rPr>
      </w:pPr>
      <w:r>
        <w:rPr>
          <w:u w:val="single"/>
        </w:rPr>
        <w:t>2 вариант</w:t>
      </w:r>
    </w:p>
    <w:p w:rsidR="00F9360E" w:rsidRDefault="00F9360E" w:rsidP="000F2279">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F9360E" w:rsidRPr="001E65A1" w:rsidRDefault="00F9360E" w:rsidP="000F2279">
      <w:pPr>
        <w:shd w:val="clear" w:color="auto" w:fill="FFFFFF"/>
        <w:tabs>
          <w:tab w:val="left" w:pos="0"/>
        </w:tabs>
        <w:ind w:left="3566" w:firstLine="709"/>
        <w:jc w:val="both"/>
        <w:rPr>
          <w:b/>
          <w:bCs/>
          <w:spacing w:val="-1"/>
        </w:rPr>
      </w:pPr>
      <w:r w:rsidRPr="0077391C">
        <w:rPr>
          <w:b/>
          <w:bCs/>
          <w:spacing w:val="-1"/>
        </w:rPr>
        <w:t>16. Расторжение Договора</w:t>
      </w:r>
    </w:p>
    <w:p w:rsidR="00F9360E" w:rsidRPr="001E65A1" w:rsidRDefault="00F9360E" w:rsidP="000F2279">
      <w:pPr>
        <w:shd w:val="clear" w:color="auto" w:fill="FFFFFF"/>
        <w:tabs>
          <w:tab w:val="left" w:pos="0"/>
        </w:tabs>
        <w:ind w:left="3566" w:firstLine="709"/>
        <w:jc w:val="both"/>
      </w:pPr>
    </w:p>
    <w:p w:rsidR="00F9360E" w:rsidRPr="0077391C" w:rsidRDefault="00F9360E" w:rsidP="000F227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F9360E" w:rsidRPr="0077391C" w:rsidRDefault="00F9360E" w:rsidP="000F227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F9360E" w:rsidRPr="0077391C" w:rsidRDefault="00F9360E" w:rsidP="000F227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F9360E" w:rsidRPr="0077391C" w:rsidRDefault="00F9360E" w:rsidP="000F227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F9360E" w:rsidRPr="0077391C" w:rsidRDefault="00F9360E" w:rsidP="000F227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F9360E" w:rsidRPr="0077391C" w:rsidRDefault="00F9360E" w:rsidP="000F227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F9360E" w:rsidRPr="0077391C" w:rsidRDefault="00F9360E" w:rsidP="000F227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F9360E" w:rsidRPr="0077391C" w:rsidRDefault="00F9360E" w:rsidP="000F227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F9360E" w:rsidRPr="0077391C" w:rsidRDefault="00F9360E" w:rsidP="000F227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F9360E" w:rsidRPr="0077391C" w:rsidRDefault="00F9360E" w:rsidP="000F227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F9360E" w:rsidRDefault="00F9360E" w:rsidP="000F227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F9360E" w:rsidRDefault="00F9360E" w:rsidP="000F227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F9360E" w:rsidRPr="0077391C" w:rsidRDefault="00F9360E" w:rsidP="000F227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F9360E" w:rsidRPr="001E65A1" w:rsidRDefault="00F9360E" w:rsidP="000F2279">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F9360E" w:rsidRPr="0077391C" w:rsidRDefault="00F9360E" w:rsidP="000F2279">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F9360E" w:rsidRPr="00606004" w:rsidRDefault="00F9360E" w:rsidP="000F2279">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F9360E" w:rsidRPr="00A05028" w:rsidRDefault="00F9360E" w:rsidP="000F2279">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F9360E" w:rsidRPr="00B149EB" w:rsidRDefault="00F9360E" w:rsidP="000F2279">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F9360E" w:rsidRPr="00B149EB" w:rsidRDefault="00F9360E" w:rsidP="000F2279">
      <w:pPr>
        <w:shd w:val="clear" w:color="auto" w:fill="FFFFFF"/>
        <w:tabs>
          <w:tab w:val="left" w:pos="0"/>
        </w:tabs>
        <w:ind w:left="3475" w:firstLine="709"/>
        <w:jc w:val="both"/>
        <w:rPr>
          <w:b/>
          <w:bCs/>
          <w:spacing w:val="-1"/>
        </w:rPr>
      </w:pPr>
    </w:p>
    <w:p w:rsidR="00F9360E" w:rsidRPr="007422E3" w:rsidRDefault="00F9360E" w:rsidP="000F227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F9360E" w:rsidRDefault="00F9360E" w:rsidP="000F2279">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F9360E" w:rsidRPr="007422E3" w:rsidRDefault="00F9360E" w:rsidP="000F2279">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9360E" w:rsidRPr="0077391C" w:rsidRDefault="00F9360E" w:rsidP="000F227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F9360E" w:rsidRPr="0077391C" w:rsidRDefault="00F9360E" w:rsidP="000F227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F9360E" w:rsidRDefault="00F9360E" w:rsidP="000F227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F9360E" w:rsidRPr="006A0A12" w:rsidRDefault="00F9360E" w:rsidP="000F227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9360E" w:rsidRPr="006A0A12" w:rsidRDefault="00F9360E" w:rsidP="000F227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w:t>
      </w:r>
      <w:r>
        <w:rPr>
          <w:rFonts w:eastAsia="HiddenHorzOCR"/>
        </w:rPr>
        <w:t>5</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F9360E" w:rsidRDefault="00F9360E" w:rsidP="000F2279">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F9360E" w:rsidRDefault="00F9360E" w:rsidP="000F227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9360E" w:rsidRPr="006A0A12" w:rsidRDefault="00F9360E" w:rsidP="000F2279">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9360E" w:rsidRPr="006A0A12" w:rsidRDefault="00F9360E" w:rsidP="000F227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9360E" w:rsidRDefault="00F9360E" w:rsidP="000F2279">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F9360E" w:rsidRDefault="00F9360E" w:rsidP="000F2279">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4" w:history="1">
        <w:r w:rsidRPr="009016C4">
          <w:rPr>
            <w:rStyle w:val="Hyperlink"/>
            <w:rFonts w:eastAsia="HiddenHorzOCR"/>
          </w:rPr>
          <w:t>http://www.niaep.ru</w:t>
        </w:r>
      </w:hyperlink>
      <w:r>
        <w:rPr>
          <w:rFonts w:eastAsia="HiddenHorzOCR"/>
        </w:rPr>
        <w:t>.</w:t>
      </w:r>
    </w:p>
    <w:p w:rsidR="00F9360E" w:rsidRDefault="00F9360E" w:rsidP="000F2279">
      <w:pPr>
        <w:numPr>
          <w:ilvl w:val="1"/>
          <w:numId w:val="24"/>
        </w:numPr>
        <w:shd w:val="clear" w:color="auto" w:fill="FFFFFF"/>
        <w:tabs>
          <w:tab w:val="left" w:pos="1238"/>
        </w:tabs>
        <w:ind w:left="0" w:right="24" w:firstLine="567"/>
        <w:jc w:val="both"/>
      </w:pPr>
      <w:r w:rsidRPr="000B430E">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F9360E" w:rsidRPr="00254269" w:rsidRDefault="00F9360E" w:rsidP="000F2279">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F9360E" w:rsidRPr="00254269" w:rsidRDefault="00F9360E" w:rsidP="000F2279">
      <w:pPr>
        <w:ind w:firstLine="709"/>
        <w:jc w:val="both"/>
      </w:pPr>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использования атомной энергии».</w:t>
      </w:r>
    </w:p>
    <w:p w:rsidR="00F9360E" w:rsidRPr="00E531FD" w:rsidRDefault="00F9360E" w:rsidP="000F2279">
      <w:pPr>
        <w:shd w:val="clear" w:color="auto" w:fill="FFFFFF"/>
        <w:tabs>
          <w:tab w:val="left" w:pos="1238"/>
        </w:tabs>
        <w:ind w:left="567" w:right="24"/>
        <w:jc w:val="both"/>
      </w:pPr>
    </w:p>
    <w:p w:rsidR="00F9360E" w:rsidRDefault="00F9360E" w:rsidP="000F2279">
      <w:pPr>
        <w:shd w:val="clear" w:color="auto" w:fill="FFFFFF"/>
        <w:tabs>
          <w:tab w:val="left" w:pos="0"/>
        </w:tabs>
        <w:ind w:left="1387" w:firstLine="709"/>
        <w:jc w:val="both"/>
        <w:rPr>
          <w:b/>
          <w:bCs/>
        </w:rPr>
      </w:pPr>
    </w:p>
    <w:p w:rsidR="00F9360E" w:rsidRPr="001E65A1" w:rsidRDefault="00F9360E" w:rsidP="000F227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F9360E" w:rsidRPr="001E65A1" w:rsidRDefault="00F9360E" w:rsidP="000F2279">
      <w:pPr>
        <w:shd w:val="clear" w:color="auto" w:fill="FFFFFF"/>
        <w:tabs>
          <w:tab w:val="left" w:pos="0"/>
        </w:tabs>
        <w:ind w:left="1387" w:firstLine="709"/>
        <w:jc w:val="both"/>
        <w:rPr>
          <w:b/>
          <w:bCs/>
        </w:rPr>
      </w:pPr>
    </w:p>
    <w:p w:rsidR="00F9360E" w:rsidRDefault="00F9360E" w:rsidP="000F227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F9360E" w:rsidRPr="0077391C" w:rsidRDefault="00F9360E" w:rsidP="000F2279">
      <w:pPr>
        <w:shd w:val="clear" w:color="auto" w:fill="FFFFFF"/>
        <w:tabs>
          <w:tab w:val="left" w:pos="0"/>
        </w:tabs>
        <w:ind w:left="1387" w:firstLine="709"/>
        <w:jc w:val="both"/>
      </w:pPr>
    </w:p>
    <w:p w:rsidR="00F9360E" w:rsidRPr="001E65A1" w:rsidRDefault="00F9360E" w:rsidP="000F227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F9360E" w:rsidRPr="001E65A1" w:rsidRDefault="00F9360E" w:rsidP="000F2279">
      <w:pPr>
        <w:shd w:val="clear" w:color="auto" w:fill="FFFFFF"/>
        <w:tabs>
          <w:tab w:val="left" w:pos="0"/>
          <w:tab w:val="left" w:pos="1224"/>
        </w:tabs>
        <w:ind w:left="34" w:firstLine="709"/>
        <w:jc w:val="center"/>
        <w:rPr>
          <w:b/>
          <w:bCs/>
          <w:spacing w:val="-1"/>
        </w:rPr>
      </w:pPr>
    </w:p>
    <w:p w:rsidR="00F9360E" w:rsidRDefault="00F9360E" w:rsidP="000F2279">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F9360E" w:rsidRDefault="00F9360E" w:rsidP="000F227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F9360E" w:rsidRPr="001E65A1" w:rsidRDefault="00F9360E" w:rsidP="000F2279">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F9360E" w:rsidRPr="001E65A1" w:rsidRDefault="00F9360E" w:rsidP="000F2279">
      <w:pPr>
        <w:shd w:val="clear" w:color="auto" w:fill="FFFFFF"/>
        <w:tabs>
          <w:tab w:val="left" w:pos="709"/>
        </w:tabs>
        <w:ind w:left="709" w:right="922"/>
        <w:jc w:val="both"/>
      </w:pPr>
    </w:p>
    <w:p w:rsidR="00F9360E" w:rsidRDefault="00F9360E" w:rsidP="000F227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F9360E" w:rsidRDefault="00F9360E" w:rsidP="000F2279">
      <w:pPr>
        <w:shd w:val="clear" w:color="auto" w:fill="FFFFFF"/>
        <w:tabs>
          <w:tab w:val="left" w:pos="0"/>
        </w:tabs>
        <w:ind w:right="922"/>
        <w:jc w:val="both"/>
        <w:rPr>
          <w:i/>
        </w:rPr>
      </w:pPr>
      <w:r>
        <w:rPr>
          <w:i/>
        </w:rPr>
        <w:t>Приложение 1.2. Спецификация № 2;</w:t>
      </w:r>
    </w:p>
    <w:p w:rsidR="00F9360E" w:rsidRDefault="00F9360E" w:rsidP="000F227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F9360E" w:rsidRPr="00221EFE" w:rsidRDefault="00F9360E" w:rsidP="000F227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F9360E" w:rsidRDefault="00F9360E" w:rsidP="000F2279">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F9360E" w:rsidRPr="00221EFE" w:rsidRDefault="00F9360E" w:rsidP="000F2279">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F9360E" w:rsidRPr="00221EFE" w:rsidRDefault="00F9360E" w:rsidP="000F227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F9360E" w:rsidRPr="00221EFE" w:rsidRDefault="00F9360E" w:rsidP="000F227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F9360E" w:rsidRPr="00221EFE" w:rsidRDefault="00F9360E" w:rsidP="000F227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F9360E" w:rsidRPr="00221EFE" w:rsidRDefault="00F9360E" w:rsidP="000F227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F9360E" w:rsidRPr="00221EFE" w:rsidRDefault="00F9360E" w:rsidP="000F227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F9360E" w:rsidRDefault="00F9360E" w:rsidP="000F227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F9360E" w:rsidRPr="009804EC" w:rsidRDefault="00F9360E" w:rsidP="000F2279">
      <w:pPr>
        <w:shd w:val="clear" w:color="auto" w:fill="FFFFFF"/>
        <w:tabs>
          <w:tab w:val="left" w:pos="0"/>
        </w:tabs>
        <w:jc w:val="both"/>
        <w:rPr>
          <w:i/>
          <w:iCs/>
        </w:rPr>
      </w:pPr>
      <w:r w:rsidRPr="009804EC">
        <w:rPr>
          <w:i/>
          <w:iCs/>
        </w:rPr>
        <w:t>Приложение 10. Акт о зачете аванса;</w:t>
      </w:r>
    </w:p>
    <w:p w:rsidR="00F9360E" w:rsidRDefault="00F9360E" w:rsidP="000F227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F9360E" w:rsidRDefault="00F9360E" w:rsidP="000F227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F9360E" w:rsidRDefault="00F9360E" w:rsidP="000F2279">
      <w:pPr>
        <w:shd w:val="clear" w:color="auto" w:fill="FFFFFF"/>
        <w:tabs>
          <w:tab w:val="left" w:pos="0"/>
        </w:tabs>
        <w:jc w:val="both"/>
        <w:rPr>
          <w:i/>
          <w:iCs/>
        </w:rPr>
      </w:pPr>
      <w:r w:rsidRPr="00D8008F">
        <w:rPr>
          <w:i/>
          <w:iCs/>
        </w:rPr>
        <w:t>Приложение 13. Форма Акта сверки расчетов.</w:t>
      </w:r>
    </w:p>
    <w:p w:rsidR="00F9360E" w:rsidRPr="007C53D0" w:rsidRDefault="00F9360E" w:rsidP="000F2279">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F9360E" w:rsidRDefault="00F9360E" w:rsidP="000F2279">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F9360E" w:rsidRPr="00A1098A" w:rsidRDefault="00F9360E" w:rsidP="000F227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F9360E" w:rsidRPr="00A1098A" w:rsidRDefault="00F9360E" w:rsidP="000F2279">
      <w:pPr>
        <w:tabs>
          <w:tab w:val="left" w:pos="0"/>
        </w:tabs>
        <w:jc w:val="both"/>
        <w:rPr>
          <w:i/>
          <w:noProof/>
        </w:rPr>
      </w:pPr>
      <w:r w:rsidRPr="00A1098A">
        <w:rPr>
          <w:i/>
          <w:noProof/>
        </w:rPr>
        <w:t>Приложение 17. Форма банковской гарантии возврата аванса;</w:t>
      </w:r>
    </w:p>
    <w:p w:rsidR="00F9360E" w:rsidRPr="00A1098A" w:rsidRDefault="00F9360E" w:rsidP="000F227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F9360E" w:rsidRDefault="00F9360E" w:rsidP="000F227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F9360E" w:rsidRPr="00A1098A" w:rsidRDefault="00F9360E" w:rsidP="000F2279">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F9360E" w:rsidRDefault="00F9360E" w:rsidP="000F2279">
      <w:pPr>
        <w:tabs>
          <w:tab w:val="left" w:pos="0"/>
        </w:tabs>
        <w:jc w:val="both"/>
        <w:rPr>
          <w:i/>
          <w:noProof/>
        </w:rPr>
      </w:pPr>
      <w:r w:rsidRPr="00A1098A">
        <w:rPr>
          <w:i/>
          <w:noProof/>
        </w:rPr>
        <w:t>Приложение 20. Форма договора поручительства (возврат аванса);</w:t>
      </w:r>
    </w:p>
    <w:p w:rsidR="00F9360E" w:rsidRPr="00A1098A" w:rsidRDefault="00F9360E" w:rsidP="000F2279">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F9360E" w:rsidRDefault="00F9360E" w:rsidP="000F2279">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F9360E" w:rsidRDefault="00F9360E" w:rsidP="000F2279">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F9360E" w:rsidRPr="00A1098A" w:rsidRDefault="00F9360E" w:rsidP="000F2279">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F9360E" w:rsidRDefault="00F9360E" w:rsidP="000F2279">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F9360E" w:rsidRPr="00573620" w:rsidRDefault="00F9360E" w:rsidP="000F2279">
      <w:pPr>
        <w:shd w:val="clear" w:color="auto" w:fill="FFFFFF"/>
        <w:tabs>
          <w:tab w:val="left" w:pos="0"/>
        </w:tabs>
        <w:jc w:val="both"/>
        <w:rPr>
          <w:i/>
          <w:iCs/>
        </w:rPr>
      </w:pPr>
      <w:r>
        <w:rPr>
          <w:i/>
        </w:rPr>
        <w:t>Приложение 24</w:t>
      </w:r>
      <w:r w:rsidRPr="00820DBB">
        <w:rPr>
          <w:i/>
        </w:rPr>
        <w:t>. Форма Договора возмездного оказания услуг.</w:t>
      </w:r>
    </w:p>
    <w:p w:rsidR="00F9360E" w:rsidRDefault="00F9360E" w:rsidP="000F2279">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Госкорпорации «Росатом» и Федеральной службы по экологическому, технологическому и атомному надзору от 10.03.2015 г. № 1/11-Пч</w:t>
      </w:r>
      <w:r>
        <w:rPr>
          <w:i/>
          <w:iCs/>
        </w:rPr>
        <w:t>.</w:t>
      </w:r>
    </w:p>
    <w:p w:rsidR="00F9360E" w:rsidRPr="002F352A" w:rsidRDefault="00F9360E" w:rsidP="000F2279">
      <w:pPr>
        <w:shd w:val="clear" w:color="auto" w:fill="FFFFFF"/>
        <w:tabs>
          <w:tab w:val="left" w:pos="0"/>
        </w:tabs>
        <w:jc w:val="both"/>
        <w:rPr>
          <w:i/>
          <w:iCs/>
        </w:rPr>
      </w:pPr>
    </w:p>
    <w:p w:rsidR="00F9360E" w:rsidRDefault="00F9360E" w:rsidP="000F2279">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F9360E" w:rsidRDefault="00F9360E" w:rsidP="000F2279">
      <w:pPr>
        <w:shd w:val="clear" w:color="auto" w:fill="FFFFFF"/>
        <w:tabs>
          <w:tab w:val="left" w:pos="0"/>
        </w:tabs>
        <w:ind w:left="643" w:firstLine="709"/>
        <w:jc w:val="center"/>
        <w:rPr>
          <w:b/>
          <w:bCs/>
          <w:spacing w:val="-3"/>
        </w:rPr>
      </w:pPr>
    </w:p>
    <w:p w:rsidR="00F9360E" w:rsidRDefault="00F9360E" w:rsidP="000F2279">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F9360E" w:rsidRPr="0021029B" w:rsidTr="00D923A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ind w:left="56" w:firstLine="8"/>
              <w:jc w:val="center"/>
            </w:pPr>
            <w:r w:rsidRPr="0021029B">
              <w:t>Поставщик</w:t>
            </w:r>
          </w:p>
        </w:tc>
      </w:tr>
      <w:tr w:rsidR="00F9360E" w:rsidRPr="0021029B" w:rsidTr="00D923A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center"/>
              <w:rPr>
                <w:b/>
              </w:rPr>
            </w:pPr>
          </w:p>
        </w:tc>
      </w:tr>
      <w:tr w:rsidR="00F9360E" w:rsidRPr="0021029B" w:rsidTr="00D923A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Default="00F9360E" w:rsidP="00D923AA">
            <w:pPr>
              <w:shd w:val="clear" w:color="auto" w:fill="FFFFFF"/>
              <w:tabs>
                <w:tab w:val="left" w:pos="0"/>
              </w:tabs>
              <w:jc w:val="both"/>
              <w:rPr>
                <w:spacing w:val="-3"/>
                <w:lang w:val="en-US"/>
              </w:rPr>
            </w:pPr>
            <w:r w:rsidRPr="0021029B">
              <w:rPr>
                <w:spacing w:val="-2"/>
              </w:rPr>
              <w:t>Место нахождения:</w:t>
            </w:r>
          </w:p>
          <w:p w:rsidR="00F9360E" w:rsidRPr="0021029B" w:rsidRDefault="00F9360E" w:rsidP="00D923AA">
            <w:pPr>
              <w:shd w:val="clear" w:color="auto" w:fill="FFFFFF"/>
              <w:tabs>
                <w:tab w:val="left" w:pos="0"/>
              </w:tabs>
              <w:jc w:val="both"/>
            </w:pPr>
            <w:r w:rsidRPr="0021029B">
              <w:rPr>
                <w:spacing w:val="-3"/>
              </w:rPr>
              <w:t>Почтовый адрес:</w:t>
            </w:r>
            <w:r w:rsidRPr="0021029B">
              <w:rPr>
                <w:spacing w:val="-2"/>
              </w:rPr>
              <w:t xml:space="preserve"> </w:t>
            </w:r>
          </w:p>
        </w:tc>
      </w:tr>
      <w:tr w:rsidR="00F9360E" w:rsidRPr="0021029B" w:rsidTr="00D923A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both"/>
            </w:pPr>
            <w:r w:rsidRPr="0021029B">
              <w:t xml:space="preserve">ИНН, КПП </w:t>
            </w:r>
          </w:p>
        </w:tc>
      </w:tr>
      <w:tr w:rsidR="00F9360E" w:rsidRPr="0021029B" w:rsidTr="00D923A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pPr>
            <w:r w:rsidRPr="0021029B">
              <w:t xml:space="preserve">Банковские реквизиты  </w:t>
            </w:r>
          </w:p>
        </w:tc>
      </w:tr>
      <w:tr w:rsidR="00F9360E" w:rsidRPr="0021029B" w:rsidTr="00D923A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both"/>
            </w:pPr>
            <w:r w:rsidRPr="0021029B">
              <w:t xml:space="preserve">Получатель: </w:t>
            </w:r>
          </w:p>
        </w:tc>
      </w:tr>
      <w:tr w:rsidR="00F9360E" w:rsidRPr="0021029B" w:rsidTr="00D923A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A97CD8" w:rsidRDefault="00F9360E" w:rsidP="00D923AA">
            <w:pPr>
              <w:shd w:val="clear" w:color="auto" w:fill="FFFFFF"/>
              <w:ind w:left="10" w:right="243"/>
              <w:jc w:val="both"/>
            </w:pPr>
            <w:r w:rsidRPr="00A97CD8">
              <w:t>р/сч 40702810110010000214</w:t>
            </w:r>
          </w:p>
          <w:p w:rsidR="00F9360E" w:rsidRPr="00A97CD8" w:rsidRDefault="00F9360E" w:rsidP="00D923AA">
            <w:pPr>
              <w:shd w:val="clear" w:color="auto" w:fill="FFFFFF"/>
              <w:ind w:left="10" w:right="243"/>
              <w:jc w:val="both"/>
            </w:pPr>
            <w:r w:rsidRPr="00A97CD8">
              <w:t>в ОАО «АКБ САРОВБИЗНЕСБАНК» г.Саров</w:t>
            </w:r>
          </w:p>
          <w:p w:rsidR="00F9360E" w:rsidRPr="0021029B" w:rsidRDefault="00F9360E" w:rsidP="00D923AA">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both"/>
            </w:pPr>
            <w:r w:rsidRPr="0021029B">
              <w:t xml:space="preserve">Р/сч </w:t>
            </w:r>
          </w:p>
        </w:tc>
      </w:tr>
      <w:tr w:rsidR="00F9360E" w:rsidRPr="0021029B" w:rsidTr="00D923A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both"/>
            </w:pPr>
            <w:r w:rsidRPr="0021029B">
              <w:t xml:space="preserve">БИК      ОГРН </w:t>
            </w:r>
          </w:p>
        </w:tc>
      </w:tr>
      <w:tr w:rsidR="00F9360E" w:rsidRPr="0021029B" w:rsidTr="00D923A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ind w:left="14"/>
              <w:jc w:val="both"/>
            </w:pPr>
            <w:r w:rsidRPr="0021029B">
              <w:t xml:space="preserve">К/сч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F9360E" w:rsidRPr="0021029B" w:rsidRDefault="00F9360E" w:rsidP="00D923AA">
            <w:pPr>
              <w:shd w:val="clear" w:color="auto" w:fill="FFFFFF"/>
              <w:tabs>
                <w:tab w:val="left" w:pos="0"/>
              </w:tabs>
              <w:jc w:val="both"/>
            </w:pPr>
            <w:r w:rsidRPr="0021029B">
              <w:t xml:space="preserve">К/сч </w:t>
            </w:r>
          </w:p>
        </w:tc>
      </w:tr>
    </w:tbl>
    <w:p w:rsidR="00F9360E" w:rsidRDefault="00F9360E" w:rsidP="000F2279">
      <w:pPr>
        <w:shd w:val="clear" w:color="auto" w:fill="FFFFFF"/>
        <w:tabs>
          <w:tab w:val="left" w:pos="0"/>
        </w:tabs>
        <w:ind w:left="3941" w:firstLine="709"/>
        <w:jc w:val="both"/>
        <w:rPr>
          <w:spacing w:val="-4"/>
        </w:rPr>
      </w:pPr>
    </w:p>
    <w:p w:rsidR="00F9360E" w:rsidRDefault="00F9360E" w:rsidP="000F2279">
      <w:pPr>
        <w:shd w:val="clear" w:color="auto" w:fill="FFFFFF"/>
        <w:tabs>
          <w:tab w:val="left" w:pos="0"/>
        </w:tabs>
        <w:ind w:left="3941" w:firstLine="709"/>
        <w:jc w:val="both"/>
        <w:rPr>
          <w:spacing w:val="-4"/>
        </w:rPr>
      </w:pPr>
    </w:p>
    <w:p w:rsidR="00F9360E" w:rsidRDefault="00F9360E" w:rsidP="000F2279">
      <w:pPr>
        <w:shd w:val="clear" w:color="auto" w:fill="FFFFFF"/>
        <w:tabs>
          <w:tab w:val="left" w:pos="0"/>
        </w:tabs>
        <w:jc w:val="center"/>
        <w:rPr>
          <w:spacing w:val="-4"/>
        </w:rPr>
      </w:pPr>
      <w:r w:rsidRPr="0077391C">
        <w:rPr>
          <w:spacing w:val="-4"/>
        </w:rPr>
        <w:t>ПОДПИСИ СТОРОН:</w:t>
      </w:r>
    </w:p>
    <w:p w:rsidR="00F9360E" w:rsidRDefault="00F9360E" w:rsidP="000F22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9360E" w:rsidRPr="00400BF1" w:rsidRDefault="00F9360E" w:rsidP="000F227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F9360E" w:rsidRPr="00400BF1" w:rsidRDefault="00F9360E" w:rsidP="000F22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9360E" w:rsidRPr="00400BF1" w:rsidRDefault="00F9360E" w:rsidP="000F22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F9360E" w:rsidRPr="00400BF1" w:rsidRDefault="00F9360E" w:rsidP="000F22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F9360E" w:rsidRPr="0077391C" w:rsidRDefault="00F9360E" w:rsidP="000F227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F9360E" w:rsidRDefault="00F9360E" w:rsidP="000F2279">
      <w:pPr>
        <w:tabs>
          <w:tab w:val="left" w:pos="0"/>
        </w:tabs>
        <w:ind w:firstLine="709"/>
        <w:jc w:val="both"/>
        <w:rPr>
          <w:b/>
          <w:color w:val="000000"/>
        </w:rPr>
      </w:pPr>
    </w:p>
    <w:p w:rsidR="00F9360E" w:rsidRPr="00777D55" w:rsidRDefault="00F9360E" w:rsidP="000F2279">
      <w:pPr>
        <w:tabs>
          <w:tab w:val="left" w:pos="0"/>
        </w:tabs>
        <w:ind w:firstLine="709"/>
        <w:jc w:val="both"/>
        <w:rPr>
          <w:b/>
          <w:color w:val="000000"/>
        </w:rPr>
      </w:pPr>
    </w:p>
    <w:p w:rsidR="00F9360E" w:rsidRDefault="00F9360E"/>
    <w:sectPr w:rsidR="00F9360E" w:rsidSect="00BF797F">
      <w:headerReference w:type="even" r:id="rId15"/>
      <w:headerReference w:type="default" r:id="rId16"/>
      <w:footerReference w:type="even" r:id="rId17"/>
      <w:footerReference w:type="default" r:id="rId18"/>
      <w:headerReference w:type="first" r:id="rId19"/>
      <w:pgSz w:w="11906" w:h="16838"/>
      <w:pgMar w:top="993"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60E" w:rsidRDefault="00F9360E">
      <w:r>
        <w:separator/>
      </w:r>
    </w:p>
  </w:endnote>
  <w:endnote w:type="continuationSeparator" w:id="0">
    <w:p w:rsidR="00F9360E" w:rsidRDefault="00F936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altName w:val="Tahom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E" w:rsidRDefault="00F9360E"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360E" w:rsidRDefault="00F9360E"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E" w:rsidRDefault="00F9360E"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60E" w:rsidRDefault="00F9360E">
      <w:r>
        <w:separator/>
      </w:r>
    </w:p>
  </w:footnote>
  <w:footnote w:type="continuationSeparator" w:id="0">
    <w:p w:rsidR="00F9360E" w:rsidRDefault="00F93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E" w:rsidRDefault="00F9360E"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360E" w:rsidRDefault="00F936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E" w:rsidRDefault="00F9360E"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F9360E" w:rsidRDefault="00F936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E" w:rsidRDefault="00F936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ED6AC7"/>
    <w:multiLevelType w:val="multilevel"/>
    <w:tmpl w:val="42DC82EC"/>
    <w:lvl w:ilvl="0">
      <w:start w:val="17"/>
      <w:numFmt w:val="decimal"/>
      <w:lvlText w:val="%1."/>
      <w:lvlJc w:val="left"/>
      <w:pPr>
        <w:ind w:left="480" w:hanging="480"/>
      </w:pPr>
      <w:rPr>
        <w:rFonts w:cs="Times New Roman" w:hint="default"/>
      </w:rPr>
    </w:lvl>
    <w:lvl w:ilvl="1">
      <w:start w:val="9"/>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3234"/>
        </w:tabs>
        <w:ind w:left="3234"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6">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613"/>
        </w:tabs>
        <w:ind w:left="4613"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2279"/>
    <w:rsid w:val="000218A5"/>
    <w:rsid w:val="000233C8"/>
    <w:rsid w:val="000301E0"/>
    <w:rsid w:val="00030BC2"/>
    <w:rsid w:val="00051117"/>
    <w:rsid w:val="000614EC"/>
    <w:rsid w:val="000618FB"/>
    <w:rsid w:val="00062891"/>
    <w:rsid w:val="00063ADA"/>
    <w:rsid w:val="00086A7F"/>
    <w:rsid w:val="00086B2C"/>
    <w:rsid w:val="0009344C"/>
    <w:rsid w:val="000A5FB0"/>
    <w:rsid w:val="000A7D9A"/>
    <w:rsid w:val="000B2F6F"/>
    <w:rsid w:val="000B2F92"/>
    <w:rsid w:val="000B430E"/>
    <w:rsid w:val="000C2786"/>
    <w:rsid w:val="000C29FA"/>
    <w:rsid w:val="000C4399"/>
    <w:rsid w:val="000D502F"/>
    <w:rsid w:val="000E5955"/>
    <w:rsid w:val="000F2279"/>
    <w:rsid w:val="000F3CE5"/>
    <w:rsid w:val="000F5EE9"/>
    <w:rsid w:val="000F6FF9"/>
    <w:rsid w:val="00100167"/>
    <w:rsid w:val="0010171D"/>
    <w:rsid w:val="00112354"/>
    <w:rsid w:val="00121082"/>
    <w:rsid w:val="00122AFB"/>
    <w:rsid w:val="001346BC"/>
    <w:rsid w:val="00134D73"/>
    <w:rsid w:val="0014239D"/>
    <w:rsid w:val="00146213"/>
    <w:rsid w:val="00146DE0"/>
    <w:rsid w:val="00156459"/>
    <w:rsid w:val="001706DB"/>
    <w:rsid w:val="001745D6"/>
    <w:rsid w:val="00175BF5"/>
    <w:rsid w:val="00191527"/>
    <w:rsid w:val="00191E7F"/>
    <w:rsid w:val="0019291F"/>
    <w:rsid w:val="001C3D6D"/>
    <w:rsid w:val="001D17EA"/>
    <w:rsid w:val="001E4A67"/>
    <w:rsid w:val="001E65A1"/>
    <w:rsid w:val="00202CC2"/>
    <w:rsid w:val="0021029B"/>
    <w:rsid w:val="00212712"/>
    <w:rsid w:val="00221323"/>
    <w:rsid w:val="00221EFE"/>
    <w:rsid w:val="0022248B"/>
    <w:rsid w:val="002375FA"/>
    <w:rsid w:val="0024086F"/>
    <w:rsid w:val="00241A3C"/>
    <w:rsid w:val="0024582B"/>
    <w:rsid w:val="00254269"/>
    <w:rsid w:val="00254D55"/>
    <w:rsid w:val="002552F0"/>
    <w:rsid w:val="00294D96"/>
    <w:rsid w:val="002C3B92"/>
    <w:rsid w:val="002C61F9"/>
    <w:rsid w:val="002C6455"/>
    <w:rsid w:val="002C6E8E"/>
    <w:rsid w:val="002D7FDA"/>
    <w:rsid w:val="002E0E75"/>
    <w:rsid w:val="002E3072"/>
    <w:rsid w:val="002F0742"/>
    <w:rsid w:val="002F352A"/>
    <w:rsid w:val="002F3D96"/>
    <w:rsid w:val="002F42CB"/>
    <w:rsid w:val="00302E1C"/>
    <w:rsid w:val="0030304F"/>
    <w:rsid w:val="00304E2D"/>
    <w:rsid w:val="003149F5"/>
    <w:rsid w:val="00327974"/>
    <w:rsid w:val="00344806"/>
    <w:rsid w:val="003568D9"/>
    <w:rsid w:val="003608CB"/>
    <w:rsid w:val="00364632"/>
    <w:rsid w:val="00375B02"/>
    <w:rsid w:val="00376969"/>
    <w:rsid w:val="003A176A"/>
    <w:rsid w:val="003C187D"/>
    <w:rsid w:val="003C2AFD"/>
    <w:rsid w:val="003D759B"/>
    <w:rsid w:val="00400BF1"/>
    <w:rsid w:val="00405951"/>
    <w:rsid w:val="00417586"/>
    <w:rsid w:val="004424E5"/>
    <w:rsid w:val="00445B0F"/>
    <w:rsid w:val="00455DC0"/>
    <w:rsid w:val="004624F7"/>
    <w:rsid w:val="00462AAB"/>
    <w:rsid w:val="0046498A"/>
    <w:rsid w:val="00475405"/>
    <w:rsid w:val="004830A1"/>
    <w:rsid w:val="004834C0"/>
    <w:rsid w:val="004A7050"/>
    <w:rsid w:val="004C32AF"/>
    <w:rsid w:val="004C66B6"/>
    <w:rsid w:val="004D2650"/>
    <w:rsid w:val="004D3D86"/>
    <w:rsid w:val="004D575A"/>
    <w:rsid w:val="004D76DE"/>
    <w:rsid w:val="004F0C16"/>
    <w:rsid w:val="00514BBD"/>
    <w:rsid w:val="005470D7"/>
    <w:rsid w:val="00564231"/>
    <w:rsid w:val="00567E16"/>
    <w:rsid w:val="00573620"/>
    <w:rsid w:val="00577984"/>
    <w:rsid w:val="005813F0"/>
    <w:rsid w:val="005868AC"/>
    <w:rsid w:val="005A14E9"/>
    <w:rsid w:val="005C08A9"/>
    <w:rsid w:val="005C3E85"/>
    <w:rsid w:val="005E2F9C"/>
    <w:rsid w:val="005F131E"/>
    <w:rsid w:val="005F5478"/>
    <w:rsid w:val="00605207"/>
    <w:rsid w:val="00606004"/>
    <w:rsid w:val="006144AE"/>
    <w:rsid w:val="00615AC4"/>
    <w:rsid w:val="0061720F"/>
    <w:rsid w:val="00632EE2"/>
    <w:rsid w:val="00645512"/>
    <w:rsid w:val="00660368"/>
    <w:rsid w:val="00661129"/>
    <w:rsid w:val="00676A6C"/>
    <w:rsid w:val="00682318"/>
    <w:rsid w:val="00685A0E"/>
    <w:rsid w:val="006A0A12"/>
    <w:rsid w:val="006C34E2"/>
    <w:rsid w:val="006D2124"/>
    <w:rsid w:val="006E53F4"/>
    <w:rsid w:val="006E7B27"/>
    <w:rsid w:val="006F1E3C"/>
    <w:rsid w:val="006F3940"/>
    <w:rsid w:val="006F6B70"/>
    <w:rsid w:val="0070162B"/>
    <w:rsid w:val="00714A37"/>
    <w:rsid w:val="00730180"/>
    <w:rsid w:val="00737E78"/>
    <w:rsid w:val="007422E3"/>
    <w:rsid w:val="00743CD1"/>
    <w:rsid w:val="0075744F"/>
    <w:rsid w:val="0076032F"/>
    <w:rsid w:val="00766E61"/>
    <w:rsid w:val="0077391C"/>
    <w:rsid w:val="00777D55"/>
    <w:rsid w:val="00777FDC"/>
    <w:rsid w:val="007820B1"/>
    <w:rsid w:val="00784FD5"/>
    <w:rsid w:val="007A6886"/>
    <w:rsid w:val="007C53D0"/>
    <w:rsid w:val="007E44FD"/>
    <w:rsid w:val="007E56AC"/>
    <w:rsid w:val="007F0D30"/>
    <w:rsid w:val="00802BD1"/>
    <w:rsid w:val="008043F3"/>
    <w:rsid w:val="008055C9"/>
    <w:rsid w:val="0080608E"/>
    <w:rsid w:val="00813A93"/>
    <w:rsid w:val="00816C2B"/>
    <w:rsid w:val="00820DBB"/>
    <w:rsid w:val="00822E0C"/>
    <w:rsid w:val="008320D7"/>
    <w:rsid w:val="00832E71"/>
    <w:rsid w:val="00832F5B"/>
    <w:rsid w:val="00842C5C"/>
    <w:rsid w:val="008433A6"/>
    <w:rsid w:val="00847133"/>
    <w:rsid w:val="00856990"/>
    <w:rsid w:val="008623E2"/>
    <w:rsid w:val="008717F0"/>
    <w:rsid w:val="00877F3B"/>
    <w:rsid w:val="00894DE2"/>
    <w:rsid w:val="008A258C"/>
    <w:rsid w:val="008A788D"/>
    <w:rsid w:val="008A7F9C"/>
    <w:rsid w:val="008C2D32"/>
    <w:rsid w:val="008C6D19"/>
    <w:rsid w:val="008C7E4B"/>
    <w:rsid w:val="008E1C8E"/>
    <w:rsid w:val="008F06BC"/>
    <w:rsid w:val="009016C4"/>
    <w:rsid w:val="00907173"/>
    <w:rsid w:val="00921B19"/>
    <w:rsid w:val="009272CE"/>
    <w:rsid w:val="00970853"/>
    <w:rsid w:val="009804EC"/>
    <w:rsid w:val="00983CF2"/>
    <w:rsid w:val="00997EE4"/>
    <w:rsid w:val="009A2D72"/>
    <w:rsid w:val="009A69FF"/>
    <w:rsid w:val="009A6CF2"/>
    <w:rsid w:val="009B0071"/>
    <w:rsid w:val="009B40D3"/>
    <w:rsid w:val="009C5CFC"/>
    <w:rsid w:val="009E0238"/>
    <w:rsid w:val="009E4548"/>
    <w:rsid w:val="009E5704"/>
    <w:rsid w:val="009F3881"/>
    <w:rsid w:val="00A05028"/>
    <w:rsid w:val="00A06289"/>
    <w:rsid w:val="00A0703A"/>
    <w:rsid w:val="00A1098A"/>
    <w:rsid w:val="00A206B7"/>
    <w:rsid w:val="00A3111C"/>
    <w:rsid w:val="00A35A1B"/>
    <w:rsid w:val="00A37098"/>
    <w:rsid w:val="00A4281B"/>
    <w:rsid w:val="00A55391"/>
    <w:rsid w:val="00A75D7D"/>
    <w:rsid w:val="00A76376"/>
    <w:rsid w:val="00A95753"/>
    <w:rsid w:val="00A97CD8"/>
    <w:rsid w:val="00AA710F"/>
    <w:rsid w:val="00AA7768"/>
    <w:rsid w:val="00AB346F"/>
    <w:rsid w:val="00AB3A34"/>
    <w:rsid w:val="00AC527E"/>
    <w:rsid w:val="00AC608B"/>
    <w:rsid w:val="00AD0C9F"/>
    <w:rsid w:val="00AD3B05"/>
    <w:rsid w:val="00AD557B"/>
    <w:rsid w:val="00AD6704"/>
    <w:rsid w:val="00AF073B"/>
    <w:rsid w:val="00AF160E"/>
    <w:rsid w:val="00AF39AA"/>
    <w:rsid w:val="00AF3D11"/>
    <w:rsid w:val="00AF4D12"/>
    <w:rsid w:val="00AF73B1"/>
    <w:rsid w:val="00B03B8B"/>
    <w:rsid w:val="00B04F39"/>
    <w:rsid w:val="00B13AC8"/>
    <w:rsid w:val="00B149EB"/>
    <w:rsid w:val="00B408ED"/>
    <w:rsid w:val="00B432CB"/>
    <w:rsid w:val="00B52315"/>
    <w:rsid w:val="00B5337B"/>
    <w:rsid w:val="00B55D9A"/>
    <w:rsid w:val="00B57EBD"/>
    <w:rsid w:val="00B7592E"/>
    <w:rsid w:val="00B87217"/>
    <w:rsid w:val="00B96685"/>
    <w:rsid w:val="00B96E26"/>
    <w:rsid w:val="00BA1AA1"/>
    <w:rsid w:val="00BA515C"/>
    <w:rsid w:val="00BC094F"/>
    <w:rsid w:val="00BC74C0"/>
    <w:rsid w:val="00BD203D"/>
    <w:rsid w:val="00BD514B"/>
    <w:rsid w:val="00BD571E"/>
    <w:rsid w:val="00BD5728"/>
    <w:rsid w:val="00BF58E9"/>
    <w:rsid w:val="00BF797F"/>
    <w:rsid w:val="00C07E6F"/>
    <w:rsid w:val="00C12242"/>
    <w:rsid w:val="00C16462"/>
    <w:rsid w:val="00C22F19"/>
    <w:rsid w:val="00C249FB"/>
    <w:rsid w:val="00C25DA2"/>
    <w:rsid w:val="00C3080B"/>
    <w:rsid w:val="00C33E84"/>
    <w:rsid w:val="00C54BDF"/>
    <w:rsid w:val="00C604E9"/>
    <w:rsid w:val="00C61AF0"/>
    <w:rsid w:val="00C630DE"/>
    <w:rsid w:val="00C7008E"/>
    <w:rsid w:val="00C75688"/>
    <w:rsid w:val="00C77E3F"/>
    <w:rsid w:val="00C826D6"/>
    <w:rsid w:val="00C84D13"/>
    <w:rsid w:val="00CB4754"/>
    <w:rsid w:val="00CB4893"/>
    <w:rsid w:val="00CC38F2"/>
    <w:rsid w:val="00CC48FB"/>
    <w:rsid w:val="00CC5D76"/>
    <w:rsid w:val="00CD3800"/>
    <w:rsid w:val="00CD7E99"/>
    <w:rsid w:val="00CF0B5A"/>
    <w:rsid w:val="00CF3FD9"/>
    <w:rsid w:val="00CF5557"/>
    <w:rsid w:val="00D03AD8"/>
    <w:rsid w:val="00D05A2B"/>
    <w:rsid w:val="00D12A21"/>
    <w:rsid w:val="00D26AE5"/>
    <w:rsid w:val="00D27524"/>
    <w:rsid w:val="00D4776F"/>
    <w:rsid w:val="00D52052"/>
    <w:rsid w:val="00D55FB6"/>
    <w:rsid w:val="00D56E29"/>
    <w:rsid w:val="00D56FF0"/>
    <w:rsid w:val="00D60BBF"/>
    <w:rsid w:val="00D71344"/>
    <w:rsid w:val="00D74166"/>
    <w:rsid w:val="00D8008F"/>
    <w:rsid w:val="00D91358"/>
    <w:rsid w:val="00D923AA"/>
    <w:rsid w:val="00D92BA7"/>
    <w:rsid w:val="00DA4835"/>
    <w:rsid w:val="00DB516F"/>
    <w:rsid w:val="00DB7ED2"/>
    <w:rsid w:val="00DC2496"/>
    <w:rsid w:val="00DC5E04"/>
    <w:rsid w:val="00DE5B54"/>
    <w:rsid w:val="00DF010B"/>
    <w:rsid w:val="00DF15A0"/>
    <w:rsid w:val="00DF3DED"/>
    <w:rsid w:val="00E317F6"/>
    <w:rsid w:val="00E531FD"/>
    <w:rsid w:val="00E54C5E"/>
    <w:rsid w:val="00E631E0"/>
    <w:rsid w:val="00E65A79"/>
    <w:rsid w:val="00E70DC5"/>
    <w:rsid w:val="00E75D16"/>
    <w:rsid w:val="00E868C3"/>
    <w:rsid w:val="00E90B69"/>
    <w:rsid w:val="00E9297D"/>
    <w:rsid w:val="00EB154B"/>
    <w:rsid w:val="00EC74FC"/>
    <w:rsid w:val="00EF0C81"/>
    <w:rsid w:val="00EF2009"/>
    <w:rsid w:val="00F47FC9"/>
    <w:rsid w:val="00F62583"/>
    <w:rsid w:val="00F75025"/>
    <w:rsid w:val="00F9360E"/>
    <w:rsid w:val="00F95723"/>
    <w:rsid w:val="00FA46C3"/>
    <w:rsid w:val="00FB5240"/>
    <w:rsid w:val="00FC4694"/>
    <w:rsid w:val="00FC78C1"/>
    <w:rsid w:val="00FD05C9"/>
    <w:rsid w:val="00FE423F"/>
    <w:rsid w:val="00FF0371"/>
    <w:rsid w:val="00FF1658"/>
    <w:rsid w:val="00FF3A6B"/>
    <w:rsid w:val="00FF4F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2279"/>
    <w:rPr>
      <w:rFonts w:ascii="Times New Roman" w:eastAsia="Times New Roman" w:hAnsi="Times New Roman"/>
      <w:sz w:val="24"/>
      <w:szCs w:val="24"/>
    </w:rPr>
  </w:style>
  <w:style w:type="paragraph" w:styleId="Heading1">
    <w:name w:val="heading 1"/>
    <w:basedOn w:val="Normal"/>
    <w:next w:val="Normal"/>
    <w:link w:val="Heading1Char"/>
    <w:uiPriority w:val="99"/>
    <w:qFormat/>
    <w:rsid w:val="000F22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F2279"/>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2279"/>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0F2279"/>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0F2279"/>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0F2279"/>
    <w:rPr>
      <w:sz w:val="28"/>
      <w:szCs w:val="20"/>
    </w:rPr>
  </w:style>
  <w:style w:type="character" w:customStyle="1" w:styleId="BodyText3Char">
    <w:name w:val="Body Text 3 Char"/>
    <w:basedOn w:val="DefaultParagraphFont"/>
    <w:link w:val="BodyText3"/>
    <w:uiPriority w:val="99"/>
    <w:locked/>
    <w:rsid w:val="000F2279"/>
    <w:rPr>
      <w:rFonts w:ascii="Times New Roman" w:hAnsi="Times New Roman" w:cs="Times New Roman"/>
      <w:sz w:val="20"/>
      <w:szCs w:val="20"/>
      <w:lang w:eastAsia="ru-RU"/>
    </w:rPr>
  </w:style>
  <w:style w:type="paragraph" w:customStyle="1" w:styleId="10">
    <w:name w:val="Знак1"/>
    <w:basedOn w:val="Normal"/>
    <w:uiPriority w:val="99"/>
    <w:rsid w:val="000F2279"/>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0F2279"/>
    <w:pPr>
      <w:spacing w:after="120"/>
      <w:ind w:left="283"/>
    </w:pPr>
  </w:style>
  <w:style w:type="character" w:customStyle="1" w:styleId="BodyTextIndentChar">
    <w:name w:val="Body Text Indent Char"/>
    <w:basedOn w:val="DefaultParagraphFont"/>
    <w:link w:val="BodyTextIndent"/>
    <w:uiPriority w:val="99"/>
    <w:locked/>
    <w:rsid w:val="000F2279"/>
    <w:rPr>
      <w:rFonts w:ascii="Times New Roman" w:hAnsi="Times New Roman" w:cs="Times New Roman"/>
      <w:sz w:val="24"/>
      <w:szCs w:val="24"/>
      <w:lang w:eastAsia="ru-RU"/>
    </w:rPr>
  </w:style>
  <w:style w:type="paragraph" w:styleId="BodyText2">
    <w:name w:val="Body Text 2"/>
    <w:basedOn w:val="Normal"/>
    <w:link w:val="BodyText2Char"/>
    <w:uiPriority w:val="99"/>
    <w:rsid w:val="000F2279"/>
    <w:pPr>
      <w:spacing w:after="120" w:line="480" w:lineRule="auto"/>
    </w:pPr>
  </w:style>
  <w:style w:type="character" w:customStyle="1" w:styleId="BodyText2Char">
    <w:name w:val="Body Text 2 Char"/>
    <w:basedOn w:val="DefaultParagraphFont"/>
    <w:link w:val="BodyText2"/>
    <w:uiPriority w:val="99"/>
    <w:locked/>
    <w:rsid w:val="000F2279"/>
    <w:rPr>
      <w:rFonts w:ascii="Times New Roman" w:hAnsi="Times New Roman" w:cs="Times New Roman"/>
      <w:sz w:val="24"/>
      <w:szCs w:val="24"/>
      <w:lang w:eastAsia="ru-RU"/>
    </w:rPr>
  </w:style>
  <w:style w:type="paragraph" w:customStyle="1" w:styleId="ConsPlusNormal">
    <w:name w:val="ConsPlusNormal"/>
    <w:uiPriority w:val="99"/>
    <w:rsid w:val="000F2279"/>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0F2279"/>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0F227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F2279"/>
    <w:rPr>
      <w:rFonts w:ascii="Times New Roman" w:hAnsi="Times New Roman" w:cs="Times New Roman"/>
      <w:sz w:val="16"/>
      <w:szCs w:val="16"/>
      <w:lang w:eastAsia="ru-RU"/>
    </w:rPr>
  </w:style>
  <w:style w:type="paragraph" w:styleId="BodyText">
    <w:name w:val="Body Text"/>
    <w:basedOn w:val="Normal"/>
    <w:link w:val="BodyTextChar"/>
    <w:uiPriority w:val="99"/>
    <w:rsid w:val="000F2279"/>
    <w:pPr>
      <w:spacing w:after="120"/>
    </w:pPr>
  </w:style>
  <w:style w:type="character" w:customStyle="1" w:styleId="BodyTextChar">
    <w:name w:val="Body Text Char"/>
    <w:basedOn w:val="DefaultParagraphFont"/>
    <w:link w:val="BodyText"/>
    <w:uiPriority w:val="99"/>
    <w:locked/>
    <w:rsid w:val="000F2279"/>
    <w:rPr>
      <w:rFonts w:ascii="Times New Roman" w:hAnsi="Times New Roman" w:cs="Times New Roman"/>
      <w:sz w:val="24"/>
      <w:szCs w:val="24"/>
      <w:lang w:eastAsia="ru-RU"/>
    </w:rPr>
  </w:style>
  <w:style w:type="paragraph" w:styleId="Header">
    <w:name w:val="header"/>
    <w:basedOn w:val="Normal"/>
    <w:link w:val="HeaderChar"/>
    <w:uiPriority w:val="99"/>
    <w:rsid w:val="000F2279"/>
    <w:pPr>
      <w:tabs>
        <w:tab w:val="center" w:pos="4677"/>
        <w:tab w:val="right" w:pos="9355"/>
      </w:tabs>
    </w:pPr>
  </w:style>
  <w:style w:type="character" w:customStyle="1" w:styleId="HeaderChar">
    <w:name w:val="Header Char"/>
    <w:basedOn w:val="DefaultParagraphFont"/>
    <w:link w:val="Header"/>
    <w:uiPriority w:val="99"/>
    <w:locked/>
    <w:rsid w:val="000F2279"/>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0F2279"/>
    <w:rPr>
      <w:rFonts w:cs="Times New Roman"/>
      <w:sz w:val="16"/>
    </w:rPr>
  </w:style>
  <w:style w:type="paragraph" w:styleId="CommentText">
    <w:name w:val="annotation text"/>
    <w:basedOn w:val="Normal"/>
    <w:link w:val="CommentTextChar"/>
    <w:uiPriority w:val="99"/>
    <w:semiHidden/>
    <w:rsid w:val="000F2279"/>
    <w:rPr>
      <w:sz w:val="20"/>
      <w:szCs w:val="20"/>
    </w:rPr>
  </w:style>
  <w:style w:type="character" w:customStyle="1" w:styleId="CommentTextChar">
    <w:name w:val="Comment Text Char"/>
    <w:basedOn w:val="DefaultParagraphFont"/>
    <w:link w:val="CommentText"/>
    <w:uiPriority w:val="99"/>
    <w:semiHidden/>
    <w:locked/>
    <w:rsid w:val="000F2279"/>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0F227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2279"/>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0F2279"/>
    <w:rPr>
      <w:b/>
      <w:bCs/>
    </w:rPr>
  </w:style>
  <w:style w:type="character" w:customStyle="1" w:styleId="CommentSubjectChar">
    <w:name w:val="Comment Subject Char"/>
    <w:basedOn w:val="CommentTextChar"/>
    <w:link w:val="CommentSubject"/>
    <w:uiPriority w:val="99"/>
    <w:semiHidden/>
    <w:locked/>
    <w:rsid w:val="000F2279"/>
    <w:rPr>
      <w:b/>
      <w:bCs/>
    </w:rPr>
  </w:style>
  <w:style w:type="paragraph" w:styleId="Footer">
    <w:name w:val="footer"/>
    <w:basedOn w:val="Normal"/>
    <w:link w:val="FooterChar"/>
    <w:uiPriority w:val="99"/>
    <w:rsid w:val="000F2279"/>
    <w:pPr>
      <w:tabs>
        <w:tab w:val="center" w:pos="4677"/>
        <w:tab w:val="right" w:pos="9355"/>
      </w:tabs>
    </w:pPr>
  </w:style>
  <w:style w:type="character" w:customStyle="1" w:styleId="FooterChar">
    <w:name w:val="Footer Char"/>
    <w:basedOn w:val="DefaultParagraphFont"/>
    <w:link w:val="Footer"/>
    <w:uiPriority w:val="99"/>
    <w:locked/>
    <w:rsid w:val="000F2279"/>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0F2279"/>
    <w:rPr>
      <w:sz w:val="20"/>
      <w:szCs w:val="20"/>
    </w:rPr>
  </w:style>
  <w:style w:type="character" w:customStyle="1" w:styleId="FootnoteTextChar">
    <w:name w:val="Footnote Text Char"/>
    <w:basedOn w:val="DefaultParagraphFont"/>
    <w:link w:val="FootnoteText"/>
    <w:uiPriority w:val="99"/>
    <w:semiHidden/>
    <w:locked/>
    <w:rsid w:val="000F227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0F2279"/>
    <w:rPr>
      <w:rFonts w:cs="Times New Roman"/>
      <w:vertAlign w:val="superscript"/>
    </w:rPr>
  </w:style>
  <w:style w:type="paragraph" w:customStyle="1" w:styleId="a">
    <w:name w:val="Раздел Приложения"/>
    <w:basedOn w:val="Normal"/>
    <w:uiPriority w:val="99"/>
    <w:rsid w:val="000F2279"/>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0F2279"/>
    <w:rPr>
      <w:rFonts w:cs="Times New Roman"/>
    </w:rPr>
  </w:style>
  <w:style w:type="character" w:styleId="Hyperlink">
    <w:name w:val="Hyperlink"/>
    <w:basedOn w:val="DefaultParagraphFont"/>
    <w:uiPriority w:val="99"/>
    <w:rsid w:val="000F2279"/>
    <w:rPr>
      <w:rFonts w:cs="Times New Roman"/>
      <w:color w:val="0000FF"/>
      <w:u w:val="single"/>
    </w:rPr>
  </w:style>
  <w:style w:type="character" w:customStyle="1" w:styleId="3">
    <w:name w:val="Основной текст (3)_"/>
    <w:link w:val="31"/>
    <w:uiPriority w:val="99"/>
    <w:locked/>
    <w:rsid w:val="000F2279"/>
    <w:rPr>
      <w:shd w:val="clear" w:color="auto" w:fill="FFFFFF"/>
    </w:rPr>
  </w:style>
  <w:style w:type="paragraph" w:customStyle="1" w:styleId="31">
    <w:name w:val="Основной текст (3)1"/>
    <w:basedOn w:val="Normal"/>
    <w:link w:val="3"/>
    <w:uiPriority w:val="99"/>
    <w:rsid w:val="000F2279"/>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0F2279"/>
    <w:pPr>
      <w:numPr>
        <w:numId w:val="23"/>
      </w:numPr>
      <w:jc w:val="both"/>
    </w:pPr>
    <w:rPr>
      <w:rFonts w:eastAsia="Calibri"/>
      <w:sz w:val="28"/>
      <w:szCs w:val="28"/>
    </w:rPr>
  </w:style>
  <w:style w:type="character" w:customStyle="1" w:styleId="11">
    <w:name w:val="Стиль1 Знак"/>
    <w:link w:val="1"/>
    <w:uiPriority w:val="99"/>
    <w:locked/>
    <w:rsid w:val="000F2279"/>
    <w:rPr>
      <w:rFonts w:ascii="Times New Roman" w:eastAsia="Times New Roman" w:hAnsi="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tp://ftp.niaep.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37</Pages>
  <Words>19517</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6612</cp:lastModifiedBy>
  <cp:revision>13</cp:revision>
  <dcterms:created xsi:type="dcterms:W3CDTF">2015-09-04T07:23:00Z</dcterms:created>
  <dcterms:modified xsi:type="dcterms:W3CDTF">2015-09-04T08:33:00Z</dcterms:modified>
</cp:coreProperties>
</file>